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958E31" w14:textId="02D15274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C22F08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C22F08">
        <w:rPr>
          <w:rFonts w:ascii="Corbel" w:hAnsi="Corbel"/>
          <w:bCs/>
          <w:i/>
        </w:rPr>
        <w:t>25</w:t>
      </w:r>
    </w:p>
    <w:p w14:paraId="227CC252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737996F" w14:textId="318986D7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196C3F">
        <w:rPr>
          <w:rFonts w:ascii="Corbel" w:hAnsi="Corbel"/>
          <w:b/>
          <w:smallCaps/>
          <w:sz w:val="24"/>
          <w:szCs w:val="24"/>
        </w:rPr>
        <w:t xml:space="preserve"> </w:t>
      </w:r>
      <w:r w:rsidR="000F0066">
        <w:rPr>
          <w:rFonts w:ascii="Corbel" w:hAnsi="Corbel"/>
          <w:iCs/>
          <w:smallCaps/>
          <w:sz w:val="24"/>
          <w:szCs w:val="24"/>
        </w:rPr>
        <w:t>202</w:t>
      </w:r>
      <w:r w:rsidR="00AD36B4">
        <w:rPr>
          <w:rFonts w:ascii="Corbel" w:hAnsi="Corbel"/>
          <w:iCs/>
          <w:smallCaps/>
          <w:sz w:val="24"/>
          <w:szCs w:val="24"/>
        </w:rPr>
        <w:t>6</w:t>
      </w:r>
      <w:r w:rsidR="000F0066">
        <w:rPr>
          <w:rFonts w:ascii="Corbel" w:hAnsi="Corbel"/>
          <w:iCs/>
          <w:smallCaps/>
          <w:sz w:val="24"/>
          <w:szCs w:val="24"/>
        </w:rPr>
        <w:t>-202</w:t>
      </w:r>
      <w:r w:rsidR="00AD36B4">
        <w:rPr>
          <w:rFonts w:ascii="Corbel" w:hAnsi="Corbel"/>
          <w:iCs/>
          <w:smallCaps/>
          <w:sz w:val="24"/>
          <w:szCs w:val="24"/>
        </w:rPr>
        <w:t>8</w:t>
      </w:r>
    </w:p>
    <w:p w14:paraId="1B060268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15513CD8" w14:textId="59286D56" w:rsidR="009E79F5" w:rsidRPr="009E79F5" w:rsidRDefault="00445970" w:rsidP="009E79F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9E79F5" w:rsidRPr="009E79F5">
        <w:rPr>
          <w:rFonts w:ascii="Corbel" w:hAnsi="Corbel"/>
          <w:sz w:val="20"/>
          <w:szCs w:val="20"/>
        </w:rPr>
        <w:t>Rok akademicki   202</w:t>
      </w:r>
      <w:r w:rsidR="00AD36B4">
        <w:rPr>
          <w:rFonts w:ascii="Corbel" w:hAnsi="Corbel"/>
          <w:sz w:val="20"/>
          <w:szCs w:val="20"/>
        </w:rPr>
        <w:t>6</w:t>
      </w:r>
      <w:bookmarkStart w:id="0" w:name="_GoBack"/>
      <w:bookmarkEnd w:id="0"/>
      <w:r w:rsidR="009E79F5" w:rsidRPr="009E79F5">
        <w:rPr>
          <w:rFonts w:ascii="Corbel" w:hAnsi="Corbel"/>
          <w:sz w:val="20"/>
          <w:szCs w:val="20"/>
        </w:rPr>
        <w:t>/202</w:t>
      </w:r>
      <w:r w:rsidR="00AD36B4">
        <w:rPr>
          <w:rFonts w:ascii="Corbel" w:hAnsi="Corbel"/>
          <w:sz w:val="20"/>
          <w:szCs w:val="20"/>
        </w:rPr>
        <w:t>7</w:t>
      </w:r>
    </w:p>
    <w:p w14:paraId="50970368" w14:textId="6897EE80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14:paraId="4C6A8C6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E98A97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936F6EB" w14:textId="77777777" w:rsidTr="00B819C8">
        <w:tc>
          <w:tcPr>
            <w:tcW w:w="2694" w:type="dxa"/>
            <w:vAlign w:val="center"/>
          </w:tcPr>
          <w:p w14:paraId="31AA7C4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46F3451" w14:textId="77777777" w:rsidR="0085747A" w:rsidRPr="009C54AE" w:rsidRDefault="00D629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0C01">
              <w:rPr>
                <w:rFonts w:ascii="Corbel" w:hAnsi="Corbel"/>
                <w:color w:val="auto"/>
                <w:sz w:val="24"/>
                <w:szCs w:val="24"/>
              </w:rPr>
              <w:t>Etyka zawodowa</w:t>
            </w:r>
          </w:p>
        </w:tc>
      </w:tr>
      <w:tr w:rsidR="0085747A" w:rsidRPr="009C54AE" w14:paraId="586F4CAD" w14:textId="77777777" w:rsidTr="00B819C8">
        <w:tc>
          <w:tcPr>
            <w:tcW w:w="2694" w:type="dxa"/>
            <w:vAlign w:val="center"/>
          </w:tcPr>
          <w:p w14:paraId="7CAB79F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97429AA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3A8FD4EE" w14:textId="77777777" w:rsidTr="00B819C8">
        <w:tc>
          <w:tcPr>
            <w:tcW w:w="2694" w:type="dxa"/>
            <w:vAlign w:val="center"/>
          </w:tcPr>
          <w:p w14:paraId="40DD7498" w14:textId="77777777" w:rsidR="0085747A" w:rsidRPr="009C54AE" w:rsidRDefault="00196C3F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ACECCB4" w14:textId="613F1700" w:rsidR="0085747A" w:rsidRPr="009C54AE" w:rsidRDefault="003B54AB" w:rsidP="003831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59E20895" w14:textId="77777777" w:rsidTr="00B819C8">
        <w:tc>
          <w:tcPr>
            <w:tcW w:w="2694" w:type="dxa"/>
            <w:vAlign w:val="center"/>
          </w:tcPr>
          <w:p w14:paraId="3AE8898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EFC194" w14:textId="77777777" w:rsidR="0085747A" w:rsidRPr="009C54AE" w:rsidRDefault="003831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6274DECB" w14:textId="77777777" w:rsidTr="00B819C8">
        <w:tc>
          <w:tcPr>
            <w:tcW w:w="2694" w:type="dxa"/>
            <w:vAlign w:val="center"/>
          </w:tcPr>
          <w:p w14:paraId="4F70105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9300678" w14:textId="77777777" w:rsidR="0085747A" w:rsidRPr="009C54AE" w:rsidRDefault="00D629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specjalność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: Pedagogika Opiekuńczo-W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ychowawcza</w:t>
            </w:r>
          </w:p>
        </w:tc>
      </w:tr>
      <w:tr w:rsidR="00D629CF" w:rsidRPr="009C54AE" w14:paraId="68DCD19D" w14:textId="77777777" w:rsidTr="00B819C8">
        <w:tc>
          <w:tcPr>
            <w:tcW w:w="2694" w:type="dxa"/>
            <w:vAlign w:val="center"/>
          </w:tcPr>
          <w:p w14:paraId="3893EA3D" w14:textId="77777777" w:rsidR="00D629CF" w:rsidRPr="009C54AE" w:rsidRDefault="00D629C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D8DED7F" w14:textId="77777777" w:rsidR="00D629CF" w:rsidRPr="00D90C01" w:rsidRDefault="005F27DF" w:rsidP="00A7479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drugiego stopnia</w:t>
            </w:r>
          </w:p>
        </w:tc>
      </w:tr>
      <w:tr w:rsidR="00D629CF" w:rsidRPr="009C54AE" w14:paraId="7E1282A1" w14:textId="77777777" w:rsidTr="00B819C8">
        <w:tc>
          <w:tcPr>
            <w:tcW w:w="2694" w:type="dxa"/>
            <w:vAlign w:val="center"/>
          </w:tcPr>
          <w:p w14:paraId="7A6261E0" w14:textId="77777777" w:rsidR="00D629CF" w:rsidRPr="009C54AE" w:rsidRDefault="00D629C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B51D985" w14:textId="12E4C5A2" w:rsidR="00D629CF" w:rsidRPr="00D90C01" w:rsidRDefault="00F341AD" w:rsidP="00A7479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</w:t>
            </w:r>
            <w:r w:rsidR="008560FF">
              <w:rPr>
                <w:rFonts w:ascii="Corbel" w:hAnsi="Corbel"/>
                <w:b w:val="0"/>
                <w:color w:val="auto"/>
                <w:sz w:val="24"/>
                <w:szCs w:val="24"/>
              </w:rPr>
              <w:t>akademicki</w:t>
            </w:r>
            <w:proofErr w:type="spellEnd"/>
          </w:p>
        </w:tc>
      </w:tr>
      <w:tr w:rsidR="00D629CF" w:rsidRPr="009C54AE" w14:paraId="2FC2A59A" w14:textId="77777777" w:rsidTr="00B819C8">
        <w:tc>
          <w:tcPr>
            <w:tcW w:w="2694" w:type="dxa"/>
            <w:vAlign w:val="center"/>
          </w:tcPr>
          <w:p w14:paraId="272A46FC" w14:textId="77777777" w:rsidR="00D629CF" w:rsidRPr="009C54AE" w:rsidRDefault="00D629C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BF20BFD" w14:textId="77777777" w:rsidR="00D629CF" w:rsidRPr="00993173" w:rsidRDefault="008560FF" w:rsidP="00A7479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D629CF" w:rsidRPr="00993173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tacjonarna</w:t>
            </w:r>
          </w:p>
        </w:tc>
      </w:tr>
      <w:tr w:rsidR="00D629CF" w:rsidRPr="009C54AE" w14:paraId="6E6B2A79" w14:textId="77777777" w:rsidTr="00B819C8">
        <w:tc>
          <w:tcPr>
            <w:tcW w:w="2694" w:type="dxa"/>
            <w:vAlign w:val="center"/>
          </w:tcPr>
          <w:p w14:paraId="5957E3BA" w14:textId="77777777" w:rsidR="00D629CF" w:rsidRPr="009C54AE" w:rsidRDefault="00D629C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BC84E29" w14:textId="77777777" w:rsidR="00D629CF" w:rsidRPr="00D90C01" w:rsidRDefault="008560FF" w:rsidP="00A7479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5F27D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rok</w:t>
            </w:r>
            <w:r w:rsidR="00D629CF"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1</w:t>
            </w:r>
            <w:r w:rsidR="005F27D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. </w:t>
            </w:r>
            <w:r w:rsidR="00D629CF"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semestr</w:t>
            </w:r>
          </w:p>
        </w:tc>
      </w:tr>
      <w:tr w:rsidR="00D629CF" w:rsidRPr="009C54AE" w14:paraId="3B51D0A7" w14:textId="77777777" w:rsidTr="00B819C8">
        <w:tc>
          <w:tcPr>
            <w:tcW w:w="2694" w:type="dxa"/>
            <w:vAlign w:val="center"/>
          </w:tcPr>
          <w:p w14:paraId="20494AE9" w14:textId="77777777" w:rsidR="00D629CF" w:rsidRPr="009C54AE" w:rsidRDefault="00D629C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6CB964D" w14:textId="77777777" w:rsidR="00D629CF" w:rsidRPr="00D90C01" w:rsidRDefault="00D629CF" w:rsidP="00A7479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D629CF" w:rsidRPr="009C54AE" w14:paraId="625D663A" w14:textId="77777777" w:rsidTr="00B819C8">
        <w:tc>
          <w:tcPr>
            <w:tcW w:w="2694" w:type="dxa"/>
            <w:vAlign w:val="center"/>
          </w:tcPr>
          <w:p w14:paraId="4CBE77D9" w14:textId="77777777" w:rsidR="00D629CF" w:rsidRPr="009C54AE" w:rsidRDefault="00D629C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208B03A" w14:textId="77777777" w:rsidR="00D629CF" w:rsidRPr="00D90C01" w:rsidRDefault="008560FF" w:rsidP="00A7479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D629CF"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D629CF" w:rsidRPr="009C54AE" w14:paraId="75CB322F" w14:textId="77777777" w:rsidTr="00B819C8">
        <w:tc>
          <w:tcPr>
            <w:tcW w:w="2694" w:type="dxa"/>
            <w:vAlign w:val="center"/>
          </w:tcPr>
          <w:p w14:paraId="3427B203" w14:textId="77777777" w:rsidR="00D629CF" w:rsidRPr="009C54AE" w:rsidRDefault="00D629C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1E4E8FD" w14:textId="77777777" w:rsidR="00D629CF" w:rsidRPr="00D90C01" w:rsidRDefault="00D629CF" w:rsidP="00A747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rof. UR dr hab. Grzegorz Grzybek</w:t>
            </w:r>
          </w:p>
        </w:tc>
      </w:tr>
      <w:tr w:rsidR="00D629CF" w:rsidRPr="009C54AE" w14:paraId="0F820E3E" w14:textId="77777777" w:rsidTr="00B819C8">
        <w:tc>
          <w:tcPr>
            <w:tcW w:w="2694" w:type="dxa"/>
            <w:vAlign w:val="center"/>
          </w:tcPr>
          <w:p w14:paraId="0F513415" w14:textId="77777777" w:rsidR="00D629CF" w:rsidRPr="009C54AE" w:rsidRDefault="00D629C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947B89C" w14:textId="77777777" w:rsidR="00D629CF" w:rsidRPr="009C54AE" w:rsidRDefault="00D629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B6924A3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BAF38F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C29149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F082C9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540A291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66C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9073E0C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4524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4B09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6E83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8817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98F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5F01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75AA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E4F8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EB0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3630889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17B9" w14:textId="77777777" w:rsidR="00015B8F" w:rsidRPr="009C54AE" w:rsidRDefault="008560F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C8CE" w14:textId="77777777" w:rsidR="00015B8F" w:rsidRPr="009C54AE" w:rsidRDefault="00D629C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744E" w14:textId="77777777" w:rsidR="00015B8F" w:rsidRPr="009C54AE" w:rsidRDefault="00D629C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BBCA3" w14:textId="77777777" w:rsidR="00015B8F" w:rsidRPr="009C54AE" w:rsidRDefault="000E6F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8D0F" w14:textId="77777777" w:rsidR="00015B8F" w:rsidRPr="009C54AE" w:rsidRDefault="000E6F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5C1A" w14:textId="77777777" w:rsidR="00015B8F" w:rsidRPr="009C54AE" w:rsidRDefault="000E6F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A419E" w14:textId="77777777" w:rsidR="00015B8F" w:rsidRPr="009C54AE" w:rsidRDefault="000E6F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FABA" w14:textId="77777777" w:rsidR="00015B8F" w:rsidRPr="009C54AE" w:rsidRDefault="000E6F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917A" w14:textId="77777777" w:rsidR="00015B8F" w:rsidRPr="009C54AE" w:rsidRDefault="000E6F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E257" w14:textId="43D192DF" w:rsidR="00015B8F" w:rsidRPr="009C54AE" w:rsidRDefault="000A00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94B3CF3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66DED33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2319CD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45A9961" w14:textId="77777777" w:rsidR="0085747A" w:rsidRPr="009C54AE" w:rsidRDefault="005F27D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2BAFDB3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AA3963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0C796AD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</w:t>
      </w:r>
      <w:r w:rsidR="00196C3F">
        <w:rPr>
          <w:rFonts w:ascii="Corbel" w:hAnsi="Corbel"/>
          <w:smallCaps w:val="0"/>
          <w:szCs w:val="24"/>
        </w:rPr>
        <w:t xml:space="preserve"> toku)</w:t>
      </w:r>
    </w:p>
    <w:p w14:paraId="73EC2FA1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6EC29F3" w14:textId="77777777" w:rsidR="00D629CF" w:rsidRPr="00D90C01" w:rsidRDefault="00D629CF" w:rsidP="00D629C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90C01">
        <w:rPr>
          <w:rFonts w:ascii="Corbel" w:hAnsi="Corbel"/>
          <w:b w:val="0"/>
          <w:smallCaps w:val="0"/>
          <w:szCs w:val="24"/>
        </w:rPr>
        <w:t>Egzamin, zaliczenie z oceną</w:t>
      </w:r>
    </w:p>
    <w:p w14:paraId="6D122FDC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C2E9EE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C35AB83" w14:textId="77777777" w:rsidTr="00745302">
        <w:tc>
          <w:tcPr>
            <w:tcW w:w="9670" w:type="dxa"/>
          </w:tcPr>
          <w:p w14:paraId="69953596" w14:textId="77777777" w:rsidR="0085747A" w:rsidRPr="009C54AE" w:rsidRDefault="00D629CF" w:rsidP="005F27D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3173">
              <w:rPr>
                <w:rFonts w:ascii="Corbel" w:hAnsi="Corbel"/>
                <w:b w:val="0"/>
                <w:smallCaps w:val="0"/>
                <w:szCs w:val="20"/>
              </w:rPr>
              <w:t>Znajomość specyfiki pracy wychowawcy i pedagoga</w:t>
            </w:r>
          </w:p>
        </w:tc>
      </w:tr>
    </w:tbl>
    <w:p w14:paraId="5201894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FFBFD40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12F4A4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E417151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FA4FD0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42B41B0A" w14:textId="77777777" w:rsidTr="00923D7D">
        <w:tc>
          <w:tcPr>
            <w:tcW w:w="851" w:type="dxa"/>
            <w:vAlign w:val="center"/>
          </w:tcPr>
          <w:p w14:paraId="178ADB45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50A999E" w14:textId="77777777" w:rsidR="0085747A" w:rsidRPr="009C54AE" w:rsidRDefault="00D629CF" w:rsidP="005F27D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90C01">
              <w:rPr>
                <w:rFonts w:ascii="Corbel" w:hAnsi="Corbel"/>
                <w:b w:val="0"/>
                <w:sz w:val="24"/>
                <w:szCs w:val="24"/>
              </w:rPr>
              <w:t>Nabycie umiejętności refleksji nad rolą etyki zawodowej w obowiązkach służbowych pedagoga i wychowawcy</w:t>
            </w:r>
          </w:p>
        </w:tc>
      </w:tr>
      <w:tr w:rsidR="0085747A" w:rsidRPr="009C54AE" w14:paraId="47436D8C" w14:textId="77777777" w:rsidTr="00923D7D">
        <w:tc>
          <w:tcPr>
            <w:tcW w:w="851" w:type="dxa"/>
            <w:vAlign w:val="center"/>
          </w:tcPr>
          <w:p w14:paraId="127E23E8" w14:textId="77777777" w:rsidR="0085747A" w:rsidRPr="009C54AE" w:rsidRDefault="00D629C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C342385" w14:textId="77777777" w:rsidR="0085747A" w:rsidRPr="009C54AE" w:rsidRDefault="00D629CF" w:rsidP="005F27D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90C01">
              <w:rPr>
                <w:rFonts w:ascii="Corbel" w:hAnsi="Corbel"/>
                <w:b w:val="0"/>
                <w:sz w:val="24"/>
                <w:szCs w:val="24"/>
              </w:rPr>
              <w:t>Wypracowanie własnych przemyśleń w odniesieniu do etyki zawodowej i odniesienie ich do indywidualnych standardów etycznych</w:t>
            </w:r>
          </w:p>
        </w:tc>
      </w:tr>
    </w:tbl>
    <w:p w14:paraId="00CE719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AE8B6F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CC057B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55954DE2" w14:textId="77777777" w:rsidTr="0071620A">
        <w:tc>
          <w:tcPr>
            <w:tcW w:w="1701" w:type="dxa"/>
            <w:vAlign w:val="center"/>
          </w:tcPr>
          <w:p w14:paraId="19F28E2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943DE2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BAF0D1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581EED95" w14:textId="77777777" w:rsidTr="005E6E85">
        <w:tc>
          <w:tcPr>
            <w:tcW w:w="1701" w:type="dxa"/>
          </w:tcPr>
          <w:p w14:paraId="5BD9AD3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8D79596" w14:textId="77777777" w:rsidR="00196C3F" w:rsidRDefault="00196C3F" w:rsidP="005F27D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Student:</w:t>
            </w:r>
          </w:p>
          <w:p w14:paraId="11927D94" w14:textId="77777777" w:rsidR="0085747A" w:rsidRPr="005F27DF" w:rsidRDefault="001B7B9B" w:rsidP="005F27DF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F27DF">
              <w:rPr>
                <w:rFonts w:ascii="Corbel" w:hAnsi="Corbel"/>
                <w:sz w:val="24"/>
                <w:szCs w:val="24"/>
              </w:rPr>
              <w:t xml:space="preserve">Scharakteryzuje </w:t>
            </w:r>
            <w:r w:rsidR="00D975F6" w:rsidRPr="005F27DF">
              <w:rPr>
                <w:rFonts w:ascii="Corbel" w:hAnsi="Corbel"/>
                <w:sz w:val="24"/>
                <w:szCs w:val="24"/>
              </w:rPr>
              <w:t>psychologiczne, społeczne, kulturowe oraz filozoficzne podstawy kształcenia i wychowania</w:t>
            </w:r>
            <w:r w:rsidRPr="005F27DF">
              <w:rPr>
                <w:rFonts w:ascii="Corbel" w:hAnsi="Corbel"/>
                <w:sz w:val="24"/>
                <w:szCs w:val="24"/>
              </w:rPr>
              <w:t xml:space="preserve"> w kontekście zadań pedagoga, wychowawcy i nauczyciela</w:t>
            </w:r>
            <w:r w:rsidR="005F27DF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3BE84153" w14:textId="77777777" w:rsidR="0085747A" w:rsidRPr="008961EF" w:rsidRDefault="00CE4633" w:rsidP="00CE46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61EF">
              <w:rPr>
                <w:rFonts w:ascii="Corbel" w:hAnsi="Corbel"/>
                <w:b w:val="0"/>
                <w:szCs w:val="24"/>
              </w:rPr>
              <w:t xml:space="preserve">K_W09 </w:t>
            </w:r>
          </w:p>
        </w:tc>
      </w:tr>
      <w:tr w:rsidR="0085747A" w:rsidRPr="009C54AE" w14:paraId="76891E89" w14:textId="77777777" w:rsidTr="005E6E85">
        <w:tc>
          <w:tcPr>
            <w:tcW w:w="1701" w:type="dxa"/>
          </w:tcPr>
          <w:p w14:paraId="358D64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C57D6AF" w14:textId="77777777" w:rsidR="0085747A" w:rsidRPr="005F27DF" w:rsidRDefault="001B7B9B" w:rsidP="005F27DF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F27DF">
              <w:rPr>
                <w:rFonts w:ascii="Corbel" w:hAnsi="Corbel"/>
                <w:sz w:val="24"/>
                <w:szCs w:val="24"/>
              </w:rPr>
              <w:t xml:space="preserve">Opisze </w:t>
            </w:r>
            <w:r w:rsidR="00D975F6" w:rsidRPr="005F27DF">
              <w:rPr>
                <w:rFonts w:ascii="Corbel" w:hAnsi="Corbel"/>
                <w:sz w:val="24"/>
                <w:szCs w:val="24"/>
              </w:rPr>
              <w:t>zasady etyczne, w</w:t>
            </w:r>
            <w:r w:rsidRPr="005F27DF">
              <w:rPr>
                <w:rFonts w:ascii="Corbel" w:hAnsi="Corbel"/>
                <w:sz w:val="24"/>
                <w:szCs w:val="24"/>
              </w:rPr>
              <w:t xml:space="preserve"> tym normy etyki zawodowej, </w:t>
            </w:r>
            <w:r w:rsidR="00D975F6" w:rsidRPr="005F27DF">
              <w:rPr>
                <w:rFonts w:ascii="Corbel" w:hAnsi="Corbel"/>
                <w:sz w:val="24"/>
                <w:szCs w:val="24"/>
              </w:rPr>
              <w:t xml:space="preserve">normy </w:t>
            </w:r>
            <w:r w:rsidRPr="005F27DF">
              <w:rPr>
                <w:rFonts w:ascii="Corbel" w:hAnsi="Corbel"/>
                <w:sz w:val="24"/>
                <w:szCs w:val="24"/>
              </w:rPr>
              <w:t>wynikające z prawa autorskiego,</w:t>
            </w:r>
            <w:r w:rsidR="00D975F6" w:rsidRPr="005F27DF">
              <w:rPr>
                <w:rFonts w:ascii="Corbel" w:hAnsi="Corbel"/>
                <w:sz w:val="24"/>
                <w:szCs w:val="24"/>
              </w:rPr>
              <w:t xml:space="preserve"> ochrony własności intelektualnej</w:t>
            </w:r>
            <w:r w:rsidRPr="005F27DF">
              <w:rPr>
                <w:rFonts w:ascii="Corbel" w:hAnsi="Corbel"/>
                <w:sz w:val="24"/>
                <w:szCs w:val="24"/>
              </w:rPr>
              <w:t xml:space="preserve"> i odniesie je do wartości podstawowych</w:t>
            </w:r>
            <w:r w:rsidR="005F27DF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20D3C068" w14:textId="77777777" w:rsidR="0085747A" w:rsidRPr="008961EF" w:rsidRDefault="00CE4633" w:rsidP="00CE46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61EF">
              <w:rPr>
                <w:rFonts w:ascii="Corbel" w:hAnsi="Corbel"/>
                <w:b w:val="0"/>
                <w:szCs w:val="24"/>
              </w:rPr>
              <w:t xml:space="preserve">K_W12 </w:t>
            </w:r>
          </w:p>
        </w:tc>
      </w:tr>
      <w:tr w:rsidR="00CE4633" w:rsidRPr="009C54AE" w14:paraId="392A2C28" w14:textId="77777777" w:rsidTr="005E6E85">
        <w:tc>
          <w:tcPr>
            <w:tcW w:w="1701" w:type="dxa"/>
          </w:tcPr>
          <w:p w14:paraId="056555EC" w14:textId="77777777" w:rsidR="00CE4633" w:rsidRPr="009C54AE" w:rsidRDefault="00CE46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1B9E04CB" w14:textId="77777777" w:rsidR="00CE4633" w:rsidRPr="005F27DF" w:rsidRDefault="001B7B9B" w:rsidP="005F27DF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F27DF">
              <w:rPr>
                <w:rFonts w:ascii="Corbel" w:hAnsi="Corbel"/>
                <w:sz w:val="24"/>
                <w:szCs w:val="24"/>
              </w:rPr>
              <w:t>Podejmie się analizy informacji dotyczących</w:t>
            </w:r>
            <w:r w:rsidR="00D975F6" w:rsidRPr="005F27DF">
              <w:rPr>
                <w:rFonts w:ascii="Corbel" w:hAnsi="Corbel"/>
                <w:sz w:val="24"/>
                <w:szCs w:val="24"/>
              </w:rPr>
              <w:t xml:space="preserve"> zjawisk społecznych w kontekście wiedzy pedagogicznej </w:t>
            </w:r>
            <w:r w:rsidRPr="005F27DF">
              <w:rPr>
                <w:rFonts w:ascii="Corbel" w:hAnsi="Corbel"/>
                <w:sz w:val="24"/>
                <w:szCs w:val="24"/>
              </w:rPr>
              <w:t>i oceni ich adekwatność względem wartości podstawowych</w:t>
            </w:r>
            <w:r w:rsidR="005F27DF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182AB338" w14:textId="77777777" w:rsidR="00CE4633" w:rsidRPr="008961EF" w:rsidRDefault="00CE4633" w:rsidP="00CE46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61EF">
              <w:rPr>
                <w:rFonts w:ascii="Corbel" w:hAnsi="Corbel"/>
                <w:b w:val="0"/>
                <w:szCs w:val="24"/>
              </w:rPr>
              <w:t xml:space="preserve">K_U01 </w:t>
            </w:r>
          </w:p>
        </w:tc>
      </w:tr>
      <w:tr w:rsidR="00CE4633" w:rsidRPr="009C54AE" w14:paraId="4D33B5D3" w14:textId="77777777" w:rsidTr="005E6E85">
        <w:tc>
          <w:tcPr>
            <w:tcW w:w="1701" w:type="dxa"/>
          </w:tcPr>
          <w:p w14:paraId="21ECD8F1" w14:textId="77777777" w:rsidR="00CE4633" w:rsidRPr="009C54AE" w:rsidRDefault="00CE46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164B6A4C" w14:textId="77777777" w:rsidR="00CE4633" w:rsidRPr="005F27DF" w:rsidRDefault="005F27DF" w:rsidP="005F27DF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F27DF">
              <w:rPr>
                <w:rFonts w:ascii="Corbel" w:hAnsi="Corbel"/>
                <w:sz w:val="24"/>
                <w:szCs w:val="24"/>
              </w:rPr>
              <w:t xml:space="preserve">W </w:t>
            </w:r>
            <w:r w:rsidR="00BE0CAB">
              <w:rPr>
                <w:rFonts w:ascii="Corbel" w:hAnsi="Corbel"/>
                <w:sz w:val="24"/>
                <w:szCs w:val="24"/>
              </w:rPr>
              <w:t>r</w:t>
            </w:r>
            <w:r w:rsidR="001B7B9B" w:rsidRPr="005F27DF">
              <w:rPr>
                <w:rFonts w:ascii="Corbel" w:hAnsi="Corbel"/>
                <w:sz w:val="24"/>
                <w:szCs w:val="24"/>
              </w:rPr>
              <w:t>ealizacji zadań metodologicznych, w tym prowadzonych badań i refleksji naukowej uwzględni współczesne standardy</w:t>
            </w:r>
            <w:r w:rsidR="00D975F6" w:rsidRPr="005F27DF">
              <w:rPr>
                <w:rFonts w:ascii="Corbel" w:hAnsi="Corbel"/>
                <w:sz w:val="24"/>
                <w:szCs w:val="24"/>
              </w:rPr>
              <w:t xml:space="preserve"> etyczn</w:t>
            </w:r>
            <w:r w:rsidR="001B7B9B" w:rsidRPr="005F27DF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6639A9CB" w14:textId="77777777" w:rsidR="00CE4633" w:rsidRPr="008961EF" w:rsidRDefault="00CE4633" w:rsidP="00CE46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61EF">
              <w:rPr>
                <w:rFonts w:ascii="Corbel" w:hAnsi="Corbel"/>
                <w:b w:val="0"/>
                <w:szCs w:val="24"/>
              </w:rPr>
              <w:t>K_U04</w:t>
            </w:r>
          </w:p>
        </w:tc>
      </w:tr>
      <w:tr w:rsidR="00CE4633" w:rsidRPr="009C54AE" w14:paraId="01231E83" w14:textId="77777777" w:rsidTr="005E6E85">
        <w:tc>
          <w:tcPr>
            <w:tcW w:w="1701" w:type="dxa"/>
          </w:tcPr>
          <w:p w14:paraId="53D33AC4" w14:textId="77777777" w:rsidR="00CE4633" w:rsidRPr="009C54AE" w:rsidRDefault="00CE46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6982463F" w14:textId="77777777" w:rsidR="00CE4633" w:rsidRPr="005F27DF" w:rsidRDefault="001B7B9B" w:rsidP="005F27DF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F27DF">
              <w:rPr>
                <w:rFonts w:ascii="Corbel" w:hAnsi="Corbel"/>
                <w:sz w:val="24"/>
                <w:szCs w:val="24"/>
              </w:rPr>
              <w:t>Podejmie się indywidualnych oraz zespołowych działań wychowawczych, opiekuńczych i dydaktycznych</w:t>
            </w:r>
            <w:r w:rsidR="00D975F6" w:rsidRPr="005F27DF">
              <w:rPr>
                <w:rFonts w:ascii="Corbel" w:hAnsi="Corbel"/>
                <w:sz w:val="24"/>
                <w:szCs w:val="24"/>
              </w:rPr>
              <w:t xml:space="preserve"> z uwzględnieniem zasad etyki zawodowej</w:t>
            </w:r>
            <w:r w:rsidR="005F27DF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45CDBEF2" w14:textId="77777777" w:rsidR="00CE4633" w:rsidRPr="008961EF" w:rsidRDefault="00CE46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61EF">
              <w:rPr>
                <w:rFonts w:ascii="Corbel" w:hAnsi="Corbel"/>
                <w:b w:val="0"/>
                <w:szCs w:val="24"/>
              </w:rPr>
              <w:t>K_K02</w:t>
            </w:r>
          </w:p>
        </w:tc>
      </w:tr>
    </w:tbl>
    <w:p w14:paraId="3B563DD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8F2810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6D00D3A3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3C40EB9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73CC0410" w14:textId="77777777" w:rsidTr="00923D7D">
        <w:tc>
          <w:tcPr>
            <w:tcW w:w="9639" w:type="dxa"/>
          </w:tcPr>
          <w:p w14:paraId="2375A873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E0C674A" w14:textId="77777777" w:rsidTr="005F27DF">
        <w:trPr>
          <w:trHeight w:val="230"/>
        </w:trPr>
        <w:tc>
          <w:tcPr>
            <w:tcW w:w="9639" w:type="dxa"/>
          </w:tcPr>
          <w:p w14:paraId="74C4D42B" w14:textId="77777777" w:rsidR="0085747A" w:rsidRPr="009C54AE" w:rsidRDefault="00CE4633" w:rsidP="005F27D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0C01">
              <w:rPr>
                <w:rFonts w:ascii="Corbel" w:hAnsi="Corbel"/>
                <w:sz w:val="24"/>
              </w:rPr>
              <w:t>Podstawy etyki zawodowej</w:t>
            </w:r>
            <w:r w:rsidR="005F27DF">
              <w:rPr>
                <w:rFonts w:ascii="Corbel" w:hAnsi="Corbel"/>
                <w:sz w:val="24"/>
              </w:rPr>
              <w:t>.</w:t>
            </w:r>
          </w:p>
        </w:tc>
      </w:tr>
      <w:tr w:rsidR="005F27DF" w:rsidRPr="009C54AE" w14:paraId="46F820DD" w14:textId="77777777" w:rsidTr="005F27DF">
        <w:trPr>
          <w:trHeight w:val="1152"/>
        </w:trPr>
        <w:tc>
          <w:tcPr>
            <w:tcW w:w="9639" w:type="dxa"/>
          </w:tcPr>
          <w:p w14:paraId="7CE34A7C" w14:textId="77777777" w:rsidR="005F27DF" w:rsidRPr="00D90C01" w:rsidRDefault="005F27DF" w:rsidP="005F27DF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D90C01">
              <w:rPr>
                <w:rFonts w:ascii="Corbel" w:hAnsi="Corbel"/>
                <w:sz w:val="24"/>
              </w:rPr>
              <w:t>Etyka a etyka pracy</w:t>
            </w:r>
          </w:p>
          <w:p w14:paraId="36AD77A0" w14:textId="77777777" w:rsidR="005F27DF" w:rsidRPr="00D90C01" w:rsidRDefault="005F27DF" w:rsidP="005F27DF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D90C01">
              <w:rPr>
                <w:rFonts w:ascii="Corbel" w:hAnsi="Corbel"/>
                <w:sz w:val="24"/>
              </w:rPr>
              <w:t>Etyka a „etyka rozwoju”</w:t>
            </w:r>
          </w:p>
          <w:p w14:paraId="37D30347" w14:textId="77777777" w:rsidR="005F27DF" w:rsidRPr="00D90C01" w:rsidRDefault="005F27DF" w:rsidP="005F27DF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D90C01">
              <w:rPr>
                <w:rFonts w:ascii="Corbel" w:hAnsi="Corbel"/>
                <w:sz w:val="24"/>
              </w:rPr>
              <w:t>Natura pracy a praca jako wartość</w:t>
            </w:r>
          </w:p>
          <w:p w14:paraId="35317F94" w14:textId="77777777" w:rsidR="005F27DF" w:rsidRPr="00D90C01" w:rsidRDefault="005F27DF" w:rsidP="005F27DF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D90C01">
              <w:rPr>
                <w:rFonts w:ascii="Corbel" w:hAnsi="Corbel"/>
                <w:sz w:val="24"/>
              </w:rPr>
              <w:t>Etyka pracy a etyka zawodowa</w:t>
            </w:r>
            <w:r>
              <w:rPr>
                <w:rFonts w:ascii="Corbel" w:hAnsi="Corbel"/>
                <w:sz w:val="24"/>
              </w:rPr>
              <w:t>.</w:t>
            </w:r>
          </w:p>
        </w:tc>
      </w:tr>
      <w:tr w:rsidR="005F27DF" w:rsidRPr="009C54AE" w14:paraId="35461646" w14:textId="77777777" w:rsidTr="005F27DF">
        <w:trPr>
          <w:trHeight w:val="840"/>
        </w:trPr>
        <w:tc>
          <w:tcPr>
            <w:tcW w:w="9639" w:type="dxa"/>
          </w:tcPr>
          <w:p w14:paraId="38119ECB" w14:textId="77777777" w:rsidR="005F27DF" w:rsidRPr="00D90C01" w:rsidRDefault="005F27DF" w:rsidP="005F27DF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D90C01">
              <w:rPr>
                <w:rFonts w:ascii="Corbel" w:hAnsi="Corbel"/>
                <w:sz w:val="24"/>
              </w:rPr>
              <w:t>Etyka zawodowa jako etyka stosowana</w:t>
            </w:r>
          </w:p>
          <w:p w14:paraId="1705A9CA" w14:textId="77777777" w:rsidR="005F27DF" w:rsidRPr="00D90C01" w:rsidRDefault="005F27DF" w:rsidP="005F27DF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D90C01">
              <w:rPr>
                <w:rFonts w:ascii="Corbel" w:hAnsi="Corbel"/>
                <w:sz w:val="24"/>
              </w:rPr>
              <w:t>W poszukiwaniu podstaw teoretycznych etyki zawodowej</w:t>
            </w:r>
          </w:p>
          <w:p w14:paraId="4F4F6E44" w14:textId="77777777" w:rsidR="005F27DF" w:rsidRPr="00D90C01" w:rsidRDefault="005F27DF" w:rsidP="005F27DF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D90C01">
              <w:rPr>
                <w:rFonts w:ascii="Corbel" w:hAnsi="Corbel"/>
                <w:sz w:val="24"/>
              </w:rPr>
              <w:t>Zasady konstruowania etyk zawodowych – podstawy metodologiczne</w:t>
            </w:r>
            <w:r>
              <w:rPr>
                <w:rFonts w:ascii="Corbel" w:hAnsi="Corbel"/>
                <w:sz w:val="24"/>
              </w:rPr>
              <w:t>.</w:t>
            </w:r>
          </w:p>
        </w:tc>
      </w:tr>
      <w:tr w:rsidR="005F27DF" w:rsidRPr="009C54AE" w14:paraId="62AA8D4D" w14:textId="77777777" w:rsidTr="00923D7D">
        <w:trPr>
          <w:trHeight w:val="392"/>
        </w:trPr>
        <w:tc>
          <w:tcPr>
            <w:tcW w:w="9639" w:type="dxa"/>
          </w:tcPr>
          <w:p w14:paraId="5CD140A9" w14:textId="77777777" w:rsidR="005F27DF" w:rsidRPr="00D90C01" w:rsidRDefault="005F27DF" w:rsidP="005F27DF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</w:rPr>
            </w:pPr>
            <w:r w:rsidRPr="00D90C01">
              <w:rPr>
                <w:rFonts w:ascii="Corbel" w:hAnsi="Corbel"/>
                <w:sz w:val="24"/>
              </w:rPr>
              <w:t>Naukowość etyk stosowanych a ich rozwój</w:t>
            </w:r>
            <w:r>
              <w:rPr>
                <w:rFonts w:ascii="Corbel" w:hAnsi="Corbel"/>
                <w:sz w:val="24"/>
              </w:rPr>
              <w:t>.</w:t>
            </w:r>
          </w:p>
        </w:tc>
      </w:tr>
    </w:tbl>
    <w:p w14:paraId="43FBB11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9C6A630" w14:textId="77777777" w:rsidR="0085747A" w:rsidRPr="005F27DF" w:rsidRDefault="0085747A" w:rsidP="00EB0D9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F27DF">
        <w:rPr>
          <w:rFonts w:ascii="Corbel" w:hAnsi="Corbel"/>
          <w:sz w:val="24"/>
          <w:szCs w:val="24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39D2B29D" w14:textId="77777777" w:rsidTr="00923D7D">
        <w:tc>
          <w:tcPr>
            <w:tcW w:w="9639" w:type="dxa"/>
          </w:tcPr>
          <w:p w14:paraId="44E2548E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E15B537" w14:textId="77777777" w:rsidTr="005F27DF">
        <w:trPr>
          <w:trHeight w:val="276"/>
        </w:trPr>
        <w:tc>
          <w:tcPr>
            <w:tcW w:w="9639" w:type="dxa"/>
          </w:tcPr>
          <w:p w14:paraId="631B0182" w14:textId="77777777" w:rsidR="0085747A" w:rsidRPr="00CE4633" w:rsidRDefault="00CE4633" w:rsidP="00CE4633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t>Etyki zawodowe – przykłady realizacji</w:t>
            </w:r>
          </w:p>
        </w:tc>
      </w:tr>
      <w:tr w:rsidR="005F27DF" w:rsidRPr="009C54AE" w14:paraId="5F8B44E3" w14:textId="77777777" w:rsidTr="005F27DF">
        <w:trPr>
          <w:trHeight w:val="1152"/>
        </w:trPr>
        <w:tc>
          <w:tcPr>
            <w:tcW w:w="9639" w:type="dxa"/>
          </w:tcPr>
          <w:p w14:paraId="41D5C26B" w14:textId="77777777" w:rsidR="005F27DF" w:rsidRPr="00993173" w:rsidRDefault="005F27DF" w:rsidP="005F27DF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t>Etos wychowawcy</w:t>
            </w:r>
          </w:p>
          <w:p w14:paraId="409048A1" w14:textId="77777777" w:rsidR="005F27DF" w:rsidRPr="00993173" w:rsidRDefault="005F27DF" w:rsidP="005F27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t>Natura pracy wychowawczej</w:t>
            </w:r>
          </w:p>
          <w:p w14:paraId="7A3F2672" w14:textId="77777777" w:rsidR="005F27DF" w:rsidRPr="00993173" w:rsidRDefault="005F27DF" w:rsidP="005F27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t>Wartości podstawowe w pracy wychowawcy</w:t>
            </w:r>
          </w:p>
          <w:p w14:paraId="63B2DB13" w14:textId="77777777" w:rsidR="005F27DF" w:rsidRPr="00993173" w:rsidRDefault="005F27DF" w:rsidP="005F27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t>Etos wychowawcy</w:t>
            </w:r>
          </w:p>
        </w:tc>
      </w:tr>
      <w:tr w:rsidR="005F27DF" w:rsidRPr="009C54AE" w14:paraId="51C0BDDD" w14:textId="77777777" w:rsidTr="005F27DF">
        <w:trPr>
          <w:trHeight w:val="1094"/>
        </w:trPr>
        <w:tc>
          <w:tcPr>
            <w:tcW w:w="9639" w:type="dxa"/>
          </w:tcPr>
          <w:p w14:paraId="7CDEA243" w14:textId="77777777" w:rsidR="005F27DF" w:rsidRPr="00993173" w:rsidRDefault="005F27DF" w:rsidP="005F27DF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t>Etos nauczyciela</w:t>
            </w:r>
          </w:p>
          <w:p w14:paraId="0403D077" w14:textId="77777777" w:rsidR="005F27DF" w:rsidRPr="00993173" w:rsidRDefault="005F27DF" w:rsidP="005F27DF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t>Kodeksy etyczne a praca nauczyciela</w:t>
            </w:r>
          </w:p>
          <w:p w14:paraId="21611CE8" w14:textId="77777777" w:rsidR="005F27DF" w:rsidRPr="00993173" w:rsidRDefault="005F27DF" w:rsidP="005F27DF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t>Wartość mądrości w pracy nauczyciela akademickiego</w:t>
            </w:r>
          </w:p>
          <w:p w14:paraId="259EA22F" w14:textId="77777777" w:rsidR="005F27DF" w:rsidRPr="00993173" w:rsidRDefault="005F27DF" w:rsidP="005F27DF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t>Pasja naukowa a dydaktyka</w:t>
            </w:r>
          </w:p>
        </w:tc>
      </w:tr>
      <w:tr w:rsidR="005F27DF" w:rsidRPr="009C54AE" w14:paraId="5074E2F2" w14:textId="77777777" w:rsidTr="00923D7D">
        <w:trPr>
          <w:trHeight w:val="1267"/>
        </w:trPr>
        <w:tc>
          <w:tcPr>
            <w:tcW w:w="9639" w:type="dxa"/>
          </w:tcPr>
          <w:p w14:paraId="6A40AA7D" w14:textId="77777777" w:rsidR="005F27DF" w:rsidRPr="00993173" w:rsidRDefault="005F27DF" w:rsidP="005F27DF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t>Etyka pracownika socjalnego</w:t>
            </w:r>
          </w:p>
          <w:p w14:paraId="4DD96A21" w14:textId="77777777" w:rsidR="005F27DF" w:rsidRPr="00993173" w:rsidRDefault="005F27DF" w:rsidP="005F27D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t>Kodeksy etyczne pracowników socjalnych</w:t>
            </w:r>
          </w:p>
          <w:p w14:paraId="28C96355" w14:textId="77777777" w:rsidR="005F27DF" w:rsidRDefault="005F27DF" w:rsidP="005F27D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t>Wartości w pracy socjalnej</w:t>
            </w:r>
          </w:p>
          <w:p w14:paraId="50F48A92" w14:textId="77777777" w:rsidR="005F27DF" w:rsidRPr="00993173" w:rsidRDefault="005F27DF" w:rsidP="005F27D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CE4633">
              <w:rPr>
                <w:rFonts w:ascii="Corbel" w:hAnsi="Corbel"/>
                <w:sz w:val="24"/>
              </w:rPr>
              <w:t>Normy i zasady w pracy socjalnej</w:t>
            </w:r>
          </w:p>
        </w:tc>
      </w:tr>
    </w:tbl>
    <w:p w14:paraId="2F334AF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CE97AD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99DB46B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1F4E48" w14:textId="77777777" w:rsidR="00CE4633" w:rsidRPr="00D90C01" w:rsidRDefault="00CE4633" w:rsidP="00CE4633">
      <w:pPr>
        <w:spacing w:after="0"/>
        <w:rPr>
          <w:rFonts w:ascii="Corbel" w:hAnsi="Corbel"/>
          <w:sz w:val="24"/>
          <w:szCs w:val="24"/>
        </w:rPr>
      </w:pPr>
      <w:r w:rsidRPr="00D90C01">
        <w:rPr>
          <w:rFonts w:ascii="Corbel" w:hAnsi="Corbel"/>
          <w:sz w:val="24"/>
          <w:szCs w:val="24"/>
        </w:rPr>
        <w:t>Wykład z objaśnieniem, praca z tekstem, analiza, dyskusja, synteza</w:t>
      </w:r>
      <w:r>
        <w:rPr>
          <w:rFonts w:ascii="Corbel" w:hAnsi="Corbel"/>
          <w:sz w:val="24"/>
          <w:szCs w:val="24"/>
        </w:rPr>
        <w:t>.</w:t>
      </w:r>
    </w:p>
    <w:p w14:paraId="560AD8BA" w14:textId="77777777" w:rsidR="00CE4633" w:rsidRPr="00D90C01" w:rsidRDefault="00CE4633" w:rsidP="00CE4633">
      <w:pPr>
        <w:spacing w:after="0"/>
        <w:rPr>
          <w:rFonts w:ascii="Corbel" w:hAnsi="Corbel"/>
          <w:b/>
          <w:smallCaps/>
          <w:sz w:val="24"/>
          <w:szCs w:val="24"/>
        </w:rPr>
      </w:pPr>
      <w:r w:rsidRPr="00D90C01">
        <w:rPr>
          <w:rFonts w:ascii="Corbel" w:hAnsi="Corbel"/>
          <w:sz w:val="24"/>
          <w:szCs w:val="24"/>
        </w:rPr>
        <w:t>Prezentacja wybranych aspektów etycznych – teksty z zakresu etyki zawodowej</w:t>
      </w:r>
      <w:r>
        <w:rPr>
          <w:rFonts w:ascii="Corbel" w:hAnsi="Corbel"/>
          <w:sz w:val="24"/>
          <w:szCs w:val="24"/>
        </w:rPr>
        <w:t>.</w:t>
      </w:r>
    </w:p>
    <w:p w14:paraId="792936BA" w14:textId="77777777" w:rsidR="00CE4633" w:rsidRPr="009C54AE" w:rsidRDefault="00CE463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2571A2" w14:textId="77777777" w:rsidR="00E960BB" w:rsidRPr="00CE4633" w:rsidRDefault="00E960BB" w:rsidP="00CE463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60853BA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4D58E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C59098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CEADD9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9F02DB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2B93ADE" w14:textId="77777777" w:rsidTr="002F6DC3">
        <w:tc>
          <w:tcPr>
            <w:tcW w:w="1962" w:type="dxa"/>
            <w:vAlign w:val="center"/>
          </w:tcPr>
          <w:p w14:paraId="0E16445C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7493B8B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1F7DE6DD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C0E7BEF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2B55CE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F6DC3" w:rsidRPr="009C54AE" w14:paraId="21D20C5E" w14:textId="77777777" w:rsidTr="002F6DC3">
        <w:tc>
          <w:tcPr>
            <w:tcW w:w="1962" w:type="dxa"/>
          </w:tcPr>
          <w:p w14:paraId="27143EA7" w14:textId="77777777" w:rsidR="002F6DC3" w:rsidRPr="009C54AE" w:rsidRDefault="002F6DC3" w:rsidP="002F6D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4EB444A4" w14:textId="77777777" w:rsidR="002F6DC3" w:rsidRPr="00DE1A0F" w:rsidRDefault="002F6DC3" w:rsidP="002F6D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1A0F">
              <w:rPr>
                <w:rFonts w:ascii="Corbel" w:hAnsi="Corbel"/>
                <w:b w:val="0"/>
                <w:smallCaps w:val="0"/>
                <w:szCs w:val="24"/>
              </w:rPr>
              <w:t>Egzamin ustny</w:t>
            </w:r>
          </w:p>
        </w:tc>
        <w:tc>
          <w:tcPr>
            <w:tcW w:w="2117" w:type="dxa"/>
          </w:tcPr>
          <w:p w14:paraId="74BA155A" w14:textId="77777777" w:rsidR="002F6DC3" w:rsidRPr="001E54A7" w:rsidRDefault="002F6DC3" w:rsidP="002F6DC3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1E54A7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ykład</w:t>
            </w:r>
          </w:p>
        </w:tc>
      </w:tr>
      <w:tr w:rsidR="002F6DC3" w:rsidRPr="009C54AE" w14:paraId="7AEDB553" w14:textId="77777777" w:rsidTr="002F6DC3">
        <w:tc>
          <w:tcPr>
            <w:tcW w:w="1962" w:type="dxa"/>
          </w:tcPr>
          <w:p w14:paraId="12313091" w14:textId="77777777" w:rsidR="002F6DC3" w:rsidRPr="009C54AE" w:rsidRDefault="002F6DC3" w:rsidP="002F6D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0420E9EB" w14:textId="77777777" w:rsidR="002F6DC3" w:rsidRPr="00DE1A0F" w:rsidRDefault="002F6DC3" w:rsidP="002F6D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1A0F">
              <w:rPr>
                <w:rFonts w:ascii="Corbel" w:hAnsi="Corbel"/>
                <w:b w:val="0"/>
                <w:smallCaps w:val="0"/>
                <w:szCs w:val="24"/>
              </w:rPr>
              <w:t>Egzamin ustny</w:t>
            </w:r>
          </w:p>
        </w:tc>
        <w:tc>
          <w:tcPr>
            <w:tcW w:w="2117" w:type="dxa"/>
          </w:tcPr>
          <w:p w14:paraId="7DBA9B88" w14:textId="77777777" w:rsidR="002F6DC3" w:rsidRPr="001E54A7" w:rsidRDefault="002F6DC3" w:rsidP="002F6DC3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1E54A7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ykład</w:t>
            </w:r>
          </w:p>
        </w:tc>
      </w:tr>
      <w:tr w:rsidR="002F6DC3" w:rsidRPr="009C54AE" w14:paraId="36644C9A" w14:textId="77777777" w:rsidTr="002F6DC3">
        <w:tc>
          <w:tcPr>
            <w:tcW w:w="1962" w:type="dxa"/>
          </w:tcPr>
          <w:p w14:paraId="0C523A59" w14:textId="77777777" w:rsidR="002F6DC3" w:rsidRPr="009C54AE" w:rsidRDefault="002F6DC3" w:rsidP="002F6D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441" w:type="dxa"/>
          </w:tcPr>
          <w:p w14:paraId="49953249" w14:textId="77777777" w:rsidR="002F6DC3" w:rsidRPr="00DE1A0F" w:rsidRDefault="002F6DC3" w:rsidP="002F6D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1A0F">
              <w:rPr>
                <w:rFonts w:ascii="Corbel" w:hAnsi="Corbel"/>
                <w:b w:val="0"/>
                <w:smallCaps w:val="0"/>
                <w:szCs w:val="24"/>
              </w:rPr>
              <w:t>Egzamin ustny oraz prezentacja na ćwiczeniach</w:t>
            </w:r>
          </w:p>
        </w:tc>
        <w:tc>
          <w:tcPr>
            <w:tcW w:w="2117" w:type="dxa"/>
          </w:tcPr>
          <w:p w14:paraId="7BB6FF12" w14:textId="77777777" w:rsidR="002F6DC3" w:rsidRPr="001E54A7" w:rsidRDefault="002F6DC3" w:rsidP="002F6DC3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1E54A7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ykład</w:t>
            </w:r>
            <w:r w:rsidRPr="001E54A7">
              <w:rPr>
                <w:rFonts w:ascii="Corbel" w:hAnsi="Corbel"/>
                <w:sz w:val="24"/>
                <w:szCs w:val="24"/>
              </w:rPr>
              <w:t>, 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2F6DC3" w:rsidRPr="009C54AE" w14:paraId="28236E01" w14:textId="77777777" w:rsidTr="002F6DC3">
        <w:tc>
          <w:tcPr>
            <w:tcW w:w="1962" w:type="dxa"/>
          </w:tcPr>
          <w:p w14:paraId="40DB7B8C" w14:textId="77777777" w:rsidR="002F6DC3" w:rsidRPr="009C54AE" w:rsidRDefault="002F6DC3" w:rsidP="002F6D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441" w:type="dxa"/>
          </w:tcPr>
          <w:p w14:paraId="3F1F8E43" w14:textId="77777777" w:rsidR="002F6DC3" w:rsidRPr="00DE1A0F" w:rsidRDefault="002F6DC3" w:rsidP="002F6D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1A0F">
              <w:rPr>
                <w:rFonts w:ascii="Corbel" w:hAnsi="Corbel"/>
                <w:b w:val="0"/>
                <w:smallCaps w:val="0"/>
                <w:szCs w:val="24"/>
              </w:rPr>
              <w:t>Egzamin ustny oraz prezentacja na ćwiczeniach</w:t>
            </w:r>
          </w:p>
        </w:tc>
        <w:tc>
          <w:tcPr>
            <w:tcW w:w="2117" w:type="dxa"/>
          </w:tcPr>
          <w:p w14:paraId="38A18977" w14:textId="77777777" w:rsidR="002F6DC3" w:rsidRPr="001E54A7" w:rsidRDefault="002F6DC3" w:rsidP="002F6DC3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1E54A7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ykład</w:t>
            </w:r>
            <w:r w:rsidRPr="001E54A7">
              <w:rPr>
                <w:rFonts w:ascii="Corbel" w:hAnsi="Corbel"/>
                <w:sz w:val="24"/>
                <w:szCs w:val="24"/>
              </w:rPr>
              <w:t>, 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2F6DC3" w:rsidRPr="009C54AE" w14:paraId="4B552A81" w14:textId="77777777" w:rsidTr="002F6DC3">
        <w:tc>
          <w:tcPr>
            <w:tcW w:w="1962" w:type="dxa"/>
          </w:tcPr>
          <w:p w14:paraId="723FD2AF" w14:textId="77777777" w:rsidR="002F6DC3" w:rsidRPr="009C54AE" w:rsidRDefault="002F6DC3" w:rsidP="002F6D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441" w:type="dxa"/>
          </w:tcPr>
          <w:p w14:paraId="158277DE" w14:textId="77777777" w:rsidR="002F6DC3" w:rsidRPr="009C54AE" w:rsidRDefault="002F6DC3" w:rsidP="002F6D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1A0F">
              <w:rPr>
                <w:rFonts w:ascii="Corbel" w:hAnsi="Corbel"/>
                <w:b w:val="0"/>
                <w:smallCaps w:val="0"/>
                <w:szCs w:val="24"/>
              </w:rPr>
              <w:t>Egzamin ustny oraz prezentacja na ćwiczeniach</w:t>
            </w:r>
          </w:p>
        </w:tc>
        <w:tc>
          <w:tcPr>
            <w:tcW w:w="2117" w:type="dxa"/>
          </w:tcPr>
          <w:p w14:paraId="493D2F87" w14:textId="77777777" w:rsidR="002F6DC3" w:rsidRPr="001E54A7" w:rsidRDefault="002F6DC3" w:rsidP="002F6DC3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1E54A7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ykład</w:t>
            </w:r>
            <w:r w:rsidRPr="001E54A7">
              <w:rPr>
                <w:rFonts w:ascii="Corbel" w:hAnsi="Corbel"/>
                <w:sz w:val="24"/>
                <w:szCs w:val="24"/>
              </w:rPr>
              <w:t>, 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</w:tbl>
    <w:p w14:paraId="1D4C7640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61317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0B48A1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BCBD2B8" w14:textId="77777777" w:rsidTr="00923D7D">
        <w:tc>
          <w:tcPr>
            <w:tcW w:w="9670" w:type="dxa"/>
          </w:tcPr>
          <w:p w14:paraId="69233E1E" w14:textId="77777777" w:rsidR="00D4174D" w:rsidRDefault="00D4174D" w:rsidP="002F6DC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90C01">
              <w:rPr>
                <w:rFonts w:ascii="Corbel" w:hAnsi="Corbel"/>
                <w:sz w:val="24"/>
                <w:szCs w:val="24"/>
              </w:rPr>
              <w:t>Zaliczenie z oceną (ćwiczenia)</w:t>
            </w:r>
            <w:r>
              <w:rPr>
                <w:rFonts w:ascii="Corbel" w:hAnsi="Corbel"/>
                <w:sz w:val="24"/>
                <w:szCs w:val="24"/>
              </w:rPr>
              <w:t xml:space="preserve"> –</w:t>
            </w:r>
            <w:r w:rsidRPr="00D90C01">
              <w:rPr>
                <w:rFonts w:ascii="Corbel" w:hAnsi="Corbel"/>
                <w:sz w:val="24"/>
                <w:szCs w:val="24"/>
              </w:rPr>
              <w:t xml:space="preserve"> Prezentacja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90C01">
              <w:rPr>
                <w:rFonts w:ascii="Corbel" w:hAnsi="Corbel"/>
                <w:sz w:val="24"/>
                <w:szCs w:val="24"/>
              </w:rPr>
              <w:t>wybranych aspektów etycznych – teksty z zakresu etyki zawodowej.</w:t>
            </w:r>
          </w:p>
          <w:p w14:paraId="0812FEF6" w14:textId="77777777" w:rsidR="0085747A" w:rsidRPr="00D4174D" w:rsidRDefault="00D4174D" w:rsidP="002F6DC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90C01">
              <w:rPr>
                <w:rFonts w:ascii="Corbel" w:hAnsi="Corbel"/>
                <w:sz w:val="24"/>
                <w:szCs w:val="24"/>
              </w:rPr>
              <w:t>Egzamin ustny: na podstawie lektury podstawowej: Grzybek G., Etyka zawodowa jako subdyscyplina naukowa. Wyd. UR. Rzeszów 2016.</w:t>
            </w:r>
          </w:p>
        </w:tc>
      </w:tr>
    </w:tbl>
    <w:p w14:paraId="355FD5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884F47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FA3F2A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E0D3AD9" w14:textId="77777777" w:rsidTr="003E1941">
        <w:tc>
          <w:tcPr>
            <w:tcW w:w="4962" w:type="dxa"/>
            <w:vAlign w:val="center"/>
          </w:tcPr>
          <w:p w14:paraId="2FA157C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BB01B1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9036F5" w:rsidRPr="009C54AE" w14:paraId="49458DFF" w14:textId="77777777" w:rsidTr="00923D7D">
        <w:tc>
          <w:tcPr>
            <w:tcW w:w="4962" w:type="dxa"/>
          </w:tcPr>
          <w:p w14:paraId="2C974E5B" w14:textId="77777777" w:rsidR="009036F5" w:rsidRPr="009C54AE" w:rsidRDefault="009036F5" w:rsidP="00652C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43A5C363" w14:textId="77777777" w:rsidR="009036F5" w:rsidRPr="00DE1A0F" w:rsidRDefault="009036F5" w:rsidP="005213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9036F5" w:rsidRPr="009C54AE" w14:paraId="7865024C" w14:textId="77777777" w:rsidTr="00923D7D">
        <w:tc>
          <w:tcPr>
            <w:tcW w:w="4962" w:type="dxa"/>
          </w:tcPr>
          <w:p w14:paraId="0C655219" w14:textId="77777777" w:rsidR="009036F5" w:rsidRPr="009C54AE" w:rsidRDefault="009036F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60B301F" w14:textId="77777777" w:rsidR="009036F5" w:rsidRPr="009C54AE" w:rsidRDefault="009036F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641E118" w14:textId="77777777" w:rsidR="009036F5" w:rsidRPr="00DE1A0F" w:rsidRDefault="002C69A7" w:rsidP="005213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9036F5" w:rsidRPr="009C54AE" w14:paraId="57F944EA" w14:textId="77777777" w:rsidTr="00923D7D">
        <w:tc>
          <w:tcPr>
            <w:tcW w:w="4962" w:type="dxa"/>
          </w:tcPr>
          <w:p w14:paraId="561620BC" w14:textId="77777777" w:rsidR="009036F5" w:rsidRDefault="009036F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A911C0">
              <w:rPr>
                <w:rFonts w:ascii="Corbel" w:hAnsi="Corbel"/>
                <w:sz w:val="24"/>
                <w:szCs w:val="24"/>
              </w:rPr>
              <w:t>:</w:t>
            </w:r>
          </w:p>
          <w:p w14:paraId="29F2A158" w14:textId="77777777" w:rsidR="00A911C0" w:rsidRDefault="00A911C0" w:rsidP="00A911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>
              <w:rPr>
                <w:rFonts w:ascii="Corbel" w:hAnsi="Corbel"/>
                <w:sz w:val="24"/>
                <w:szCs w:val="24"/>
              </w:rPr>
              <w:t>zajęć</w:t>
            </w:r>
          </w:p>
          <w:p w14:paraId="5C2466AA" w14:textId="77777777" w:rsidR="00A911C0" w:rsidRDefault="00A911C0" w:rsidP="00A911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9C54AE">
              <w:rPr>
                <w:rFonts w:ascii="Corbel" w:hAnsi="Corbel"/>
                <w:sz w:val="24"/>
                <w:szCs w:val="24"/>
              </w:rPr>
              <w:t>przygotowanie do egzaminu</w:t>
            </w:r>
          </w:p>
          <w:p w14:paraId="7B835C59" w14:textId="77777777" w:rsidR="00A911C0" w:rsidRPr="009C54AE" w:rsidRDefault="00A911C0" w:rsidP="00A911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napisanie referatu</w:t>
            </w:r>
          </w:p>
          <w:p w14:paraId="797AC54E" w14:textId="77777777" w:rsidR="009036F5" w:rsidRPr="009C54AE" w:rsidRDefault="009036F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14:paraId="75F02EA7" w14:textId="6D7E9A89" w:rsidR="009036F5" w:rsidRDefault="000A004F" w:rsidP="005213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  <w:r w:rsidR="00F341AD">
              <w:rPr>
                <w:rFonts w:ascii="Corbel" w:hAnsi="Corbel"/>
                <w:sz w:val="24"/>
                <w:szCs w:val="24"/>
              </w:rPr>
              <w:t>:</w:t>
            </w:r>
          </w:p>
          <w:p w14:paraId="1A3ABD79" w14:textId="77777777" w:rsidR="00604BAE" w:rsidRDefault="00604BAE" w:rsidP="005213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5A8387B9" w14:textId="3AEABB79" w:rsidR="00604BAE" w:rsidRDefault="000A004F" w:rsidP="005213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2C69A7">
              <w:rPr>
                <w:rFonts w:ascii="Corbel" w:hAnsi="Corbel"/>
                <w:sz w:val="24"/>
                <w:szCs w:val="24"/>
              </w:rPr>
              <w:t>2</w:t>
            </w:r>
          </w:p>
          <w:p w14:paraId="02FAA9F7" w14:textId="5A26F0F0" w:rsidR="00604BAE" w:rsidRDefault="000A004F" w:rsidP="005213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2C69A7">
              <w:rPr>
                <w:rFonts w:ascii="Corbel" w:hAnsi="Corbel"/>
                <w:sz w:val="24"/>
                <w:szCs w:val="24"/>
              </w:rPr>
              <w:t>4</w:t>
            </w:r>
          </w:p>
          <w:p w14:paraId="65570F77" w14:textId="567D6E14" w:rsidR="00604BAE" w:rsidRPr="00DE1A0F" w:rsidRDefault="000A004F" w:rsidP="005213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9036F5" w:rsidRPr="009C54AE" w14:paraId="598DA0AC" w14:textId="77777777" w:rsidTr="00923D7D">
        <w:tc>
          <w:tcPr>
            <w:tcW w:w="4962" w:type="dxa"/>
          </w:tcPr>
          <w:p w14:paraId="10D59915" w14:textId="77777777" w:rsidR="009036F5" w:rsidRPr="009C54AE" w:rsidRDefault="009036F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D5E6676" w14:textId="6C9F54F6" w:rsidR="009036F5" w:rsidRPr="00DE1A0F" w:rsidRDefault="000A004F" w:rsidP="005213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9036F5" w:rsidRPr="009C54AE" w14:paraId="1D83401B" w14:textId="77777777" w:rsidTr="00923D7D">
        <w:tc>
          <w:tcPr>
            <w:tcW w:w="4962" w:type="dxa"/>
          </w:tcPr>
          <w:p w14:paraId="2959BE3A" w14:textId="77777777" w:rsidR="009036F5" w:rsidRPr="009C54AE" w:rsidRDefault="009036F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2E38571" w14:textId="2A6B2E17" w:rsidR="009036F5" w:rsidRPr="00DE1A0F" w:rsidRDefault="00810A3C" w:rsidP="005213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F3F0F9E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147090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310E5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3E008C3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4FDE80C" w14:textId="77777777" w:rsidTr="0071620A">
        <w:trPr>
          <w:trHeight w:val="397"/>
        </w:trPr>
        <w:tc>
          <w:tcPr>
            <w:tcW w:w="3544" w:type="dxa"/>
          </w:tcPr>
          <w:p w14:paraId="36107EB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1DAE131" w14:textId="77777777" w:rsidR="0085747A" w:rsidRPr="009C54AE" w:rsidRDefault="009036F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008372F7" w14:textId="77777777" w:rsidTr="0071620A">
        <w:trPr>
          <w:trHeight w:val="397"/>
        </w:trPr>
        <w:tc>
          <w:tcPr>
            <w:tcW w:w="3544" w:type="dxa"/>
          </w:tcPr>
          <w:p w14:paraId="0BBBE6A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28B9943" w14:textId="77777777" w:rsidR="0085747A" w:rsidRPr="009C54AE" w:rsidRDefault="009036F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DDE161E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03531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696942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A9F266D" w14:textId="77777777" w:rsidTr="0071620A">
        <w:trPr>
          <w:trHeight w:val="397"/>
        </w:trPr>
        <w:tc>
          <w:tcPr>
            <w:tcW w:w="7513" w:type="dxa"/>
          </w:tcPr>
          <w:p w14:paraId="59BDB7D6" w14:textId="77777777" w:rsidR="009036F5" w:rsidRPr="00DE1A0F" w:rsidRDefault="0085747A" w:rsidP="00D9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E4284A0" w14:textId="77777777" w:rsidR="009036F5" w:rsidRPr="00DE1A0F" w:rsidRDefault="009036F5" w:rsidP="00D9315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E1A0F">
              <w:rPr>
                <w:rFonts w:ascii="Corbel" w:hAnsi="Corbel"/>
                <w:sz w:val="24"/>
                <w:szCs w:val="24"/>
              </w:rPr>
              <w:t xml:space="preserve">Grzybek G., </w:t>
            </w:r>
            <w:r w:rsidRPr="00FC22F7">
              <w:rPr>
                <w:rFonts w:ascii="Corbel" w:hAnsi="Corbel"/>
                <w:i/>
                <w:sz w:val="24"/>
                <w:szCs w:val="24"/>
              </w:rPr>
              <w:t>Etyka zawodowa jako subdyscyplina naukowa</w:t>
            </w:r>
            <w:r w:rsidRPr="00DE1A0F">
              <w:rPr>
                <w:rFonts w:ascii="Corbel" w:hAnsi="Corbel"/>
                <w:sz w:val="24"/>
                <w:szCs w:val="24"/>
              </w:rPr>
              <w:t xml:space="preserve">. Wyd. UR. Rzeszów 2016. </w:t>
            </w:r>
          </w:p>
          <w:p w14:paraId="38E6DFF1" w14:textId="77777777" w:rsidR="009036F5" w:rsidRDefault="009036F5" w:rsidP="00D9315A">
            <w:pPr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DE1A0F">
              <w:rPr>
                <w:rFonts w:ascii="Corbel" w:hAnsi="Corbel"/>
                <w:sz w:val="24"/>
                <w:szCs w:val="24"/>
              </w:rPr>
              <w:t>Grzybe</w:t>
            </w:r>
            <w:r w:rsidRPr="00DE1A0F">
              <w:rPr>
                <w:rFonts w:ascii="Corbel" w:hAnsi="Corbel"/>
                <w:iCs/>
                <w:sz w:val="24"/>
                <w:szCs w:val="24"/>
              </w:rPr>
              <w:t xml:space="preserve">k G., </w:t>
            </w:r>
            <w:r w:rsidRPr="00FC22F7">
              <w:rPr>
                <w:rFonts w:ascii="Corbel" w:hAnsi="Corbel"/>
                <w:i/>
                <w:iCs/>
                <w:sz w:val="24"/>
                <w:szCs w:val="24"/>
              </w:rPr>
              <w:t>Etyka, rozwój, wychowanie</w:t>
            </w:r>
            <w:r w:rsidRPr="00DE1A0F">
              <w:rPr>
                <w:rFonts w:ascii="Corbel" w:hAnsi="Corbel"/>
                <w:iCs/>
                <w:sz w:val="24"/>
                <w:szCs w:val="24"/>
              </w:rPr>
              <w:t>. Wyd. ATH. Bielsko-Biała 2007.</w:t>
            </w:r>
          </w:p>
          <w:p w14:paraId="0C29F706" w14:textId="77777777" w:rsidR="00D9315A" w:rsidRPr="00D9315A" w:rsidRDefault="00D9315A" w:rsidP="00D9315A">
            <w:pPr>
              <w:spacing w:after="0" w:line="240" w:lineRule="auto"/>
              <w:jc w:val="both"/>
              <w:rPr>
                <w:rFonts w:asciiTheme="minorHAnsi" w:hAnsiTheme="minorHAnsi"/>
                <w:bCs/>
                <w:sz w:val="24"/>
              </w:rPr>
            </w:pPr>
            <w:r w:rsidRPr="00D9315A">
              <w:rPr>
                <w:rFonts w:asciiTheme="minorHAnsi" w:hAnsiTheme="minorHAnsi"/>
                <w:sz w:val="24"/>
                <w:szCs w:val="24"/>
              </w:rPr>
              <w:t>Grzybe</w:t>
            </w:r>
            <w:r w:rsidRPr="00D9315A">
              <w:rPr>
                <w:rFonts w:asciiTheme="minorHAnsi" w:hAnsiTheme="minorHAnsi"/>
                <w:iCs/>
                <w:sz w:val="24"/>
                <w:szCs w:val="24"/>
              </w:rPr>
              <w:t xml:space="preserve">k G., </w:t>
            </w:r>
            <w:r w:rsidRPr="00D9315A">
              <w:rPr>
                <w:rFonts w:asciiTheme="minorHAnsi" w:hAnsiTheme="minorHAnsi"/>
                <w:i/>
                <w:sz w:val="24"/>
              </w:rPr>
              <w:t>Etyka zawodowa jako subdyscyplina naukowa a nauka o moralności</w:t>
            </w:r>
            <w:r w:rsidRPr="00D9315A">
              <w:rPr>
                <w:rFonts w:asciiTheme="minorHAnsi" w:hAnsiTheme="minorHAnsi"/>
                <w:sz w:val="24"/>
              </w:rPr>
              <w:t xml:space="preserve">. W: W kręgu twórczości Marii Ossowskiej: analiza – inspiracje – alternatywy. Red.: J. Dudek, T. Turowski, P. Walczak, J. </w:t>
            </w:r>
            <w:proofErr w:type="spellStart"/>
            <w:r w:rsidRPr="00D9315A">
              <w:rPr>
                <w:rFonts w:asciiTheme="minorHAnsi" w:hAnsiTheme="minorHAnsi"/>
                <w:sz w:val="24"/>
              </w:rPr>
              <w:t>Zegzuła</w:t>
            </w:r>
            <w:proofErr w:type="spellEnd"/>
            <w:r w:rsidRPr="00D9315A">
              <w:rPr>
                <w:rFonts w:asciiTheme="minorHAnsi" w:hAnsiTheme="minorHAnsi"/>
                <w:sz w:val="24"/>
              </w:rPr>
              <w:t>-Nowak. Oficyna Wydawnicza UZ. Zielona-Góra 2018, s. 263-269.</w:t>
            </w:r>
          </w:p>
          <w:p w14:paraId="40F645D2" w14:textId="77777777" w:rsidR="009036F5" w:rsidRPr="00D9315A" w:rsidRDefault="009036F5" w:rsidP="00D9315A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  <w:lang w:val="sk-SK"/>
              </w:rPr>
            </w:pPr>
            <w:r w:rsidRPr="00D9315A">
              <w:rPr>
                <w:rFonts w:asciiTheme="minorHAnsi" w:hAnsiTheme="minorHAnsi"/>
                <w:sz w:val="24"/>
                <w:szCs w:val="24"/>
                <w:lang w:val="sk-SK"/>
              </w:rPr>
              <w:t xml:space="preserve">Grzybek G., </w:t>
            </w:r>
            <w:r w:rsidRPr="00D9315A">
              <w:rPr>
                <w:rFonts w:asciiTheme="minorHAnsi" w:hAnsiTheme="minorHAnsi"/>
                <w:i/>
                <w:sz w:val="24"/>
                <w:szCs w:val="24"/>
              </w:rPr>
              <w:t>Etos pedagoga w kontekście jego obowiązków wychowawczych</w:t>
            </w:r>
            <w:r w:rsidRPr="00D9315A">
              <w:rPr>
                <w:rFonts w:asciiTheme="minorHAnsi" w:hAnsiTheme="minorHAnsi"/>
                <w:sz w:val="24"/>
                <w:szCs w:val="24"/>
              </w:rPr>
              <w:t xml:space="preserve">. </w:t>
            </w:r>
            <w:r w:rsidRPr="00D9315A">
              <w:rPr>
                <w:rFonts w:asciiTheme="minorHAnsi" w:hAnsiTheme="minorHAnsi"/>
                <w:sz w:val="24"/>
                <w:szCs w:val="24"/>
                <w:lang w:val="sk-SK"/>
              </w:rPr>
              <w:t xml:space="preserve">In: Profesijná etika -  minulosť prítomnosť. Ed.: V. Gluchman. Filozofická fakulta Prešovskej univerzity. Prešov 2012, s. 191-201 (współautor A. Barbacka-Sikora). </w:t>
            </w:r>
          </w:p>
          <w:p w14:paraId="42E15C4F" w14:textId="77777777" w:rsidR="009036F5" w:rsidRPr="001E7897" w:rsidRDefault="009036F5" w:rsidP="00D9315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315A">
              <w:rPr>
                <w:rFonts w:asciiTheme="minorHAnsi" w:hAnsiTheme="minorHAnsi"/>
                <w:sz w:val="24"/>
                <w:szCs w:val="24"/>
              </w:rPr>
              <w:t xml:space="preserve">Grzybek G., </w:t>
            </w:r>
            <w:r w:rsidRPr="00D9315A">
              <w:rPr>
                <w:rFonts w:asciiTheme="minorHAnsi" w:hAnsiTheme="minorHAnsi"/>
                <w:i/>
                <w:sz w:val="24"/>
                <w:szCs w:val="24"/>
              </w:rPr>
              <w:t>Zasady konstruowania norm etyki zawodowej</w:t>
            </w:r>
            <w:r w:rsidRPr="00D9315A">
              <w:rPr>
                <w:rFonts w:asciiTheme="minorHAnsi" w:hAnsiTheme="minorHAnsi"/>
                <w:sz w:val="24"/>
                <w:szCs w:val="24"/>
              </w:rPr>
              <w:t xml:space="preserve">. In: </w:t>
            </w:r>
            <w:proofErr w:type="spellStart"/>
            <w:r w:rsidRPr="00D9315A">
              <w:rPr>
                <w:rFonts w:asciiTheme="minorHAnsi" w:hAnsiTheme="minorHAnsi"/>
                <w:sz w:val="24"/>
                <w:szCs w:val="24"/>
              </w:rPr>
              <w:t>Aplikovaná</w:t>
            </w:r>
            <w:proofErr w:type="spellEnd"/>
            <w:r w:rsidRPr="00D9315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D9315A">
              <w:rPr>
                <w:rFonts w:asciiTheme="minorHAnsi" w:hAnsiTheme="minorHAnsi"/>
                <w:sz w:val="24"/>
                <w:szCs w:val="24"/>
              </w:rPr>
              <w:t>etika</w:t>
            </w:r>
            <w:proofErr w:type="spellEnd"/>
            <w:r w:rsidRPr="00D9315A">
              <w:rPr>
                <w:rFonts w:asciiTheme="minorHAnsi" w:hAnsiTheme="minorHAnsi"/>
                <w:sz w:val="24"/>
                <w:szCs w:val="24"/>
              </w:rPr>
              <w:t xml:space="preserve"> – </w:t>
            </w:r>
            <w:proofErr w:type="spellStart"/>
            <w:r w:rsidRPr="00D9315A">
              <w:rPr>
                <w:rFonts w:asciiTheme="minorHAnsi" w:hAnsiTheme="minorHAnsi"/>
                <w:sz w:val="24"/>
                <w:szCs w:val="24"/>
              </w:rPr>
              <w:t>kontext</w:t>
            </w:r>
            <w:proofErr w:type="spellEnd"/>
            <w:r w:rsidRPr="00D9315A">
              <w:rPr>
                <w:rFonts w:asciiTheme="minorHAnsi" w:hAnsiTheme="minorHAnsi"/>
                <w:sz w:val="24"/>
                <w:szCs w:val="24"/>
              </w:rPr>
              <w:t xml:space="preserve"> a </w:t>
            </w:r>
            <w:proofErr w:type="spellStart"/>
            <w:r w:rsidRPr="00D9315A">
              <w:rPr>
                <w:rFonts w:asciiTheme="minorHAnsi" w:hAnsiTheme="minorHAnsi"/>
                <w:sz w:val="24"/>
                <w:szCs w:val="24"/>
              </w:rPr>
              <w:t>perspektívy</w:t>
            </w:r>
            <w:proofErr w:type="spellEnd"/>
            <w:r w:rsidRPr="00D9315A">
              <w:rPr>
                <w:rFonts w:asciiTheme="minorHAnsi" w:hAnsiTheme="minorHAnsi"/>
                <w:sz w:val="24"/>
                <w:szCs w:val="24"/>
              </w:rPr>
              <w:t xml:space="preserve">. Ed.: L. </w:t>
            </w:r>
            <w:proofErr w:type="spellStart"/>
            <w:r w:rsidRPr="00D9315A">
              <w:rPr>
                <w:rFonts w:asciiTheme="minorHAnsi" w:hAnsiTheme="minorHAnsi"/>
                <w:sz w:val="24"/>
                <w:szCs w:val="24"/>
              </w:rPr>
              <w:t>Vladyková</w:t>
            </w:r>
            <w:proofErr w:type="spellEnd"/>
            <w:r w:rsidRPr="00D9315A">
              <w:rPr>
                <w:rFonts w:asciiTheme="minorHAnsi" w:hAnsiTheme="minorHAnsi"/>
                <w:sz w:val="24"/>
                <w:szCs w:val="24"/>
              </w:rPr>
              <w:t xml:space="preserve">. </w:t>
            </w:r>
            <w:r w:rsidRPr="00D9315A">
              <w:rPr>
                <w:rFonts w:asciiTheme="minorHAnsi" w:hAnsiTheme="minorHAnsi"/>
                <w:sz w:val="24"/>
                <w:szCs w:val="24"/>
                <w:lang w:val="sk-SK"/>
              </w:rPr>
              <w:t>Filozofická fakulta UJPŠ v Košiciach. Košice 2010, s. 127-134.</w:t>
            </w:r>
          </w:p>
        </w:tc>
      </w:tr>
      <w:tr w:rsidR="0085747A" w:rsidRPr="009C54AE" w14:paraId="1A48E912" w14:textId="77777777" w:rsidTr="0071620A">
        <w:trPr>
          <w:trHeight w:val="397"/>
        </w:trPr>
        <w:tc>
          <w:tcPr>
            <w:tcW w:w="7513" w:type="dxa"/>
          </w:tcPr>
          <w:p w14:paraId="26921ABC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E1870CB" w14:textId="77777777" w:rsidR="001E7897" w:rsidRPr="00D9315A" w:rsidRDefault="001E7897" w:rsidP="00D9315A">
            <w:pPr>
              <w:pStyle w:val="Tekstprzypisudolneg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D9315A">
              <w:rPr>
                <w:rFonts w:asciiTheme="minorHAnsi" w:hAnsiTheme="minorHAnsi"/>
                <w:sz w:val="24"/>
                <w:szCs w:val="24"/>
              </w:rPr>
              <w:t xml:space="preserve">Bittner B., Stępień J., </w:t>
            </w:r>
            <w:r w:rsidRPr="00D9315A">
              <w:rPr>
                <w:rFonts w:asciiTheme="minorHAnsi" w:hAnsiTheme="minorHAnsi"/>
                <w:i/>
                <w:sz w:val="24"/>
                <w:szCs w:val="24"/>
              </w:rPr>
              <w:t>Wprowadzenie do etyki zawodowej</w:t>
            </w:r>
            <w:r w:rsidRPr="00D9315A">
              <w:rPr>
                <w:rFonts w:asciiTheme="minorHAnsi" w:hAnsiTheme="minorHAnsi"/>
                <w:sz w:val="24"/>
                <w:szCs w:val="24"/>
              </w:rPr>
              <w:t xml:space="preserve">. Podręcznik. Wyd. eMPi2. Poznań 2000. </w:t>
            </w:r>
          </w:p>
          <w:p w14:paraId="1AABF510" w14:textId="77777777" w:rsidR="00D9315A" w:rsidRPr="00D9315A" w:rsidRDefault="00D9315A" w:rsidP="00D9315A">
            <w:pPr>
              <w:pStyle w:val="Tekstprzypisudolneg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D9315A">
              <w:rPr>
                <w:rFonts w:asciiTheme="minorHAnsi" w:hAnsiTheme="minorHAnsi"/>
                <w:sz w:val="24"/>
                <w:szCs w:val="24"/>
              </w:rPr>
              <w:t xml:space="preserve">Grzybek G., </w:t>
            </w:r>
            <w:r w:rsidRPr="00D9315A">
              <w:rPr>
                <w:rFonts w:asciiTheme="minorHAnsi" w:hAnsiTheme="minorHAnsi"/>
                <w:i/>
                <w:sz w:val="24"/>
                <w:szCs w:val="24"/>
              </w:rPr>
              <w:t>Naukowy status etyki stosowanej</w:t>
            </w:r>
            <w:r w:rsidRPr="00D9315A">
              <w:rPr>
                <w:rFonts w:asciiTheme="minorHAnsi" w:hAnsiTheme="minorHAnsi"/>
                <w:sz w:val="24"/>
                <w:szCs w:val="24"/>
              </w:rPr>
              <w:t>. W: Humanistyka wobec wyzwań wielokulturowości i cywilizacji ryzyka. Red.: M. Kwapiszewska-</w:t>
            </w:r>
            <w:proofErr w:type="spellStart"/>
            <w:r w:rsidRPr="00D9315A">
              <w:rPr>
                <w:rFonts w:asciiTheme="minorHAnsi" w:hAnsiTheme="minorHAnsi"/>
                <w:sz w:val="24"/>
                <w:szCs w:val="24"/>
              </w:rPr>
              <w:t>Antas</w:t>
            </w:r>
            <w:proofErr w:type="spellEnd"/>
            <w:r w:rsidRPr="00D9315A">
              <w:rPr>
                <w:rFonts w:asciiTheme="minorHAnsi" w:hAnsiTheme="minorHAnsi"/>
                <w:sz w:val="24"/>
                <w:szCs w:val="24"/>
              </w:rPr>
              <w:t>. Katedra Filozofii Akademii Pomorskiej. Słupsk 2010, s. 48-53.</w:t>
            </w:r>
          </w:p>
          <w:p w14:paraId="51E52E12" w14:textId="77777777" w:rsidR="001E7897" w:rsidRPr="00D9315A" w:rsidRDefault="001E7897" w:rsidP="00D9315A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D9315A">
              <w:rPr>
                <w:rFonts w:asciiTheme="minorHAnsi" w:hAnsiTheme="minorHAnsi"/>
                <w:sz w:val="24"/>
                <w:szCs w:val="24"/>
              </w:rPr>
              <w:t xml:space="preserve">Grzybek G.,  </w:t>
            </w:r>
            <w:r w:rsidRPr="00D9315A">
              <w:rPr>
                <w:rFonts w:asciiTheme="minorHAnsi" w:hAnsiTheme="minorHAnsi"/>
                <w:i/>
                <w:sz w:val="24"/>
                <w:szCs w:val="24"/>
              </w:rPr>
              <w:t>Godność osoby etyczną płaszczyzną rozwoju i wychowania</w:t>
            </w:r>
            <w:r w:rsidRPr="00D9315A">
              <w:rPr>
                <w:rFonts w:asciiTheme="minorHAnsi" w:hAnsiTheme="minorHAnsi"/>
                <w:sz w:val="24"/>
                <w:szCs w:val="24"/>
              </w:rPr>
              <w:t xml:space="preserve">. W: </w:t>
            </w:r>
            <w:proofErr w:type="spellStart"/>
            <w:r w:rsidRPr="00D9315A">
              <w:rPr>
                <w:rFonts w:asciiTheme="minorHAnsi" w:hAnsiTheme="minorHAnsi"/>
                <w:sz w:val="24"/>
                <w:szCs w:val="24"/>
              </w:rPr>
              <w:t>Polylog</w:t>
            </w:r>
            <w:proofErr w:type="spellEnd"/>
            <w:r w:rsidRPr="00D9315A">
              <w:rPr>
                <w:rFonts w:asciiTheme="minorHAnsi" w:hAnsiTheme="minorHAnsi"/>
                <w:sz w:val="24"/>
                <w:szCs w:val="24"/>
              </w:rPr>
              <w:t xml:space="preserve"> jako wyzwanie edukacyjne współczesności. Red.: J. Kwapiszewski, M. Chrzanowska. Katedra Filozofii Akademii Pomorskiej. Słupsk 2007, s. </w:t>
            </w:r>
            <w:r w:rsidRPr="00D9315A">
              <w:rPr>
                <w:rFonts w:asciiTheme="minorHAnsi" w:hAnsiTheme="minorHAnsi"/>
                <w:sz w:val="24"/>
                <w:szCs w:val="24"/>
              </w:rPr>
              <w:lastRenderedPageBreak/>
              <w:t>42-49.</w:t>
            </w:r>
          </w:p>
          <w:p w14:paraId="60253869" w14:textId="77777777" w:rsidR="001E7897" w:rsidRPr="00D9315A" w:rsidRDefault="001E7897" w:rsidP="00D9315A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D9315A">
              <w:rPr>
                <w:rFonts w:asciiTheme="minorHAnsi" w:hAnsiTheme="minorHAnsi"/>
                <w:sz w:val="24"/>
                <w:szCs w:val="24"/>
              </w:rPr>
              <w:t xml:space="preserve">Grzybek G., </w:t>
            </w:r>
            <w:r w:rsidRPr="00D9315A">
              <w:rPr>
                <w:rFonts w:asciiTheme="minorHAnsi" w:hAnsiTheme="minorHAnsi"/>
                <w:i/>
                <w:sz w:val="24"/>
                <w:szCs w:val="24"/>
              </w:rPr>
              <w:t>Człowiek istotą etyczną - wyzwanie dla systemu edukacji</w:t>
            </w:r>
            <w:r w:rsidRPr="00D9315A">
              <w:rPr>
                <w:rFonts w:asciiTheme="minorHAnsi" w:hAnsiTheme="minorHAnsi"/>
                <w:sz w:val="24"/>
                <w:szCs w:val="24"/>
              </w:rPr>
              <w:t>. W: Filozofia wychowania jako wartość kultury. Red.: M. Kwapiszewska-</w:t>
            </w:r>
            <w:proofErr w:type="spellStart"/>
            <w:r w:rsidRPr="00D9315A">
              <w:rPr>
                <w:rFonts w:asciiTheme="minorHAnsi" w:hAnsiTheme="minorHAnsi"/>
                <w:sz w:val="24"/>
                <w:szCs w:val="24"/>
              </w:rPr>
              <w:t>Antas</w:t>
            </w:r>
            <w:proofErr w:type="spellEnd"/>
            <w:r w:rsidRPr="00D9315A">
              <w:rPr>
                <w:rFonts w:asciiTheme="minorHAnsi" w:hAnsiTheme="minorHAnsi"/>
                <w:sz w:val="24"/>
                <w:szCs w:val="24"/>
              </w:rPr>
              <w:t>. Wyd. Katedra Filozofii Pomorskiej Akademii Pedagogicznej. Słupsk 2006, s. 70-76.</w:t>
            </w:r>
          </w:p>
          <w:p w14:paraId="0EF2061D" w14:textId="77777777" w:rsidR="00D9315A" w:rsidRPr="00D9315A" w:rsidRDefault="00D9315A" w:rsidP="00D9315A">
            <w:pPr>
              <w:spacing w:after="0" w:line="240" w:lineRule="auto"/>
              <w:jc w:val="both"/>
              <w:rPr>
                <w:rFonts w:asciiTheme="minorHAnsi" w:hAnsiTheme="minorHAnsi"/>
                <w:sz w:val="24"/>
              </w:rPr>
            </w:pPr>
            <w:r w:rsidRPr="00D9315A">
              <w:rPr>
                <w:rFonts w:asciiTheme="minorHAnsi" w:hAnsiTheme="minorHAnsi"/>
                <w:bCs/>
                <w:sz w:val="24"/>
              </w:rPr>
              <w:t xml:space="preserve">Grzybek G., </w:t>
            </w:r>
            <w:proofErr w:type="spellStart"/>
            <w:r w:rsidRPr="00D9315A">
              <w:rPr>
                <w:rFonts w:asciiTheme="minorHAnsi" w:hAnsiTheme="minorHAnsi"/>
                <w:bCs/>
                <w:sz w:val="24"/>
              </w:rPr>
              <w:t>Tobiczyk</w:t>
            </w:r>
            <w:proofErr w:type="spellEnd"/>
            <w:r w:rsidRPr="00D9315A">
              <w:rPr>
                <w:rFonts w:asciiTheme="minorHAnsi" w:hAnsiTheme="minorHAnsi"/>
                <w:bCs/>
                <w:sz w:val="24"/>
              </w:rPr>
              <w:t xml:space="preserve"> P., Etos pracy duchownego a założenia etyki rozwoju. W: Wychowanie i praca. Red.: Z. Marek, J. </w:t>
            </w:r>
            <w:proofErr w:type="spellStart"/>
            <w:r w:rsidRPr="00D9315A">
              <w:rPr>
                <w:rFonts w:asciiTheme="minorHAnsi" w:hAnsiTheme="minorHAnsi"/>
                <w:bCs/>
                <w:sz w:val="24"/>
              </w:rPr>
              <w:t>Mółka</w:t>
            </w:r>
            <w:proofErr w:type="spellEnd"/>
            <w:r w:rsidRPr="00D9315A">
              <w:rPr>
                <w:rFonts w:asciiTheme="minorHAnsi" w:hAnsiTheme="minorHAnsi"/>
                <w:bCs/>
                <w:sz w:val="24"/>
              </w:rPr>
              <w:t xml:space="preserve">, M. </w:t>
            </w:r>
            <w:proofErr w:type="spellStart"/>
            <w:r w:rsidRPr="00D9315A">
              <w:rPr>
                <w:rFonts w:asciiTheme="minorHAnsi" w:hAnsiTheme="minorHAnsi"/>
                <w:bCs/>
                <w:sz w:val="24"/>
              </w:rPr>
              <w:t>Mółka</w:t>
            </w:r>
            <w:proofErr w:type="spellEnd"/>
            <w:r w:rsidRPr="00D9315A">
              <w:rPr>
                <w:rFonts w:asciiTheme="minorHAnsi" w:hAnsiTheme="minorHAnsi"/>
                <w:bCs/>
                <w:sz w:val="24"/>
              </w:rPr>
              <w:t xml:space="preserve">. Wyd. WAM. Akademia </w:t>
            </w:r>
            <w:proofErr w:type="spellStart"/>
            <w:r w:rsidRPr="00D9315A">
              <w:rPr>
                <w:rFonts w:asciiTheme="minorHAnsi" w:hAnsiTheme="minorHAnsi"/>
                <w:bCs/>
                <w:sz w:val="24"/>
              </w:rPr>
              <w:t>Ignatianum</w:t>
            </w:r>
            <w:proofErr w:type="spellEnd"/>
            <w:r w:rsidRPr="00D9315A">
              <w:rPr>
                <w:rFonts w:asciiTheme="minorHAnsi" w:hAnsiTheme="minorHAnsi"/>
                <w:bCs/>
                <w:sz w:val="24"/>
              </w:rPr>
              <w:t xml:space="preserve"> w Krakowie. Kraków 2017, s. 257-270.</w:t>
            </w:r>
          </w:p>
          <w:p w14:paraId="75E14493" w14:textId="77777777" w:rsidR="001E7897" w:rsidRPr="00D9315A" w:rsidRDefault="001E7897" w:rsidP="00D9315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D9315A">
              <w:rPr>
                <w:rFonts w:asciiTheme="minorHAnsi" w:hAnsiTheme="minorHAnsi"/>
                <w:sz w:val="24"/>
                <w:szCs w:val="24"/>
              </w:rPr>
              <w:t xml:space="preserve">Chudy W., </w:t>
            </w:r>
            <w:r w:rsidRPr="00D9315A">
              <w:rPr>
                <w:rFonts w:asciiTheme="minorHAnsi" w:hAnsiTheme="minorHAnsi"/>
                <w:i/>
                <w:sz w:val="24"/>
                <w:szCs w:val="24"/>
              </w:rPr>
              <w:t>Pedagogia godności. Elementy etyki pedagogicznej</w:t>
            </w:r>
            <w:r w:rsidRPr="00D9315A">
              <w:rPr>
                <w:rFonts w:asciiTheme="minorHAnsi" w:hAnsiTheme="minorHAnsi"/>
                <w:sz w:val="24"/>
                <w:szCs w:val="24"/>
              </w:rPr>
              <w:t xml:space="preserve">. Oprac. A. </w:t>
            </w:r>
            <w:proofErr w:type="spellStart"/>
            <w:r w:rsidRPr="00D9315A">
              <w:rPr>
                <w:rFonts w:asciiTheme="minorHAnsi" w:hAnsiTheme="minorHAnsi"/>
                <w:sz w:val="24"/>
                <w:szCs w:val="24"/>
              </w:rPr>
              <w:t>Szurda</w:t>
            </w:r>
            <w:proofErr w:type="spellEnd"/>
            <w:r w:rsidRPr="00D9315A">
              <w:rPr>
                <w:rFonts w:asciiTheme="minorHAnsi" w:hAnsiTheme="minorHAnsi"/>
                <w:sz w:val="24"/>
                <w:szCs w:val="24"/>
              </w:rPr>
              <w:t>. TN KUL. Lublin 2009.</w:t>
            </w:r>
          </w:p>
          <w:p w14:paraId="5E10A486" w14:textId="77777777" w:rsidR="001E7897" w:rsidRPr="00D9315A" w:rsidRDefault="001E7897" w:rsidP="00D9315A">
            <w:pPr>
              <w:pStyle w:val="Tekstprzypisudolneg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D9315A">
              <w:rPr>
                <w:rFonts w:asciiTheme="minorHAnsi" w:hAnsiTheme="minorHAnsi"/>
                <w:i/>
                <w:sz w:val="24"/>
                <w:szCs w:val="24"/>
              </w:rPr>
              <w:t>Kodeks Etyki Nauczycielskiej</w:t>
            </w:r>
            <w:r w:rsidRPr="00D9315A">
              <w:rPr>
                <w:rFonts w:asciiTheme="minorHAnsi" w:hAnsiTheme="minorHAnsi"/>
                <w:sz w:val="24"/>
                <w:szCs w:val="24"/>
              </w:rPr>
              <w:t>, Polskie Towarzystwo Nauczycieli. Warszawa 1997.</w:t>
            </w:r>
          </w:p>
          <w:p w14:paraId="3F84A2E3" w14:textId="77777777" w:rsidR="001E7897" w:rsidRPr="00D9315A" w:rsidRDefault="001E7897" w:rsidP="00D9315A">
            <w:pPr>
              <w:pStyle w:val="Punktygwne"/>
              <w:spacing w:before="0" w:after="0"/>
              <w:jc w:val="both"/>
              <w:rPr>
                <w:rFonts w:asciiTheme="minorHAnsi" w:hAnsiTheme="minorHAnsi"/>
                <w:b w:val="0"/>
                <w:szCs w:val="24"/>
                <w:lang w:val="sk-SK"/>
              </w:rPr>
            </w:pPr>
            <w:r w:rsidRPr="00D9315A">
              <w:rPr>
                <w:rFonts w:asciiTheme="minorHAnsi" w:hAnsiTheme="minorHAnsi"/>
                <w:b w:val="0"/>
                <w:i/>
                <w:szCs w:val="24"/>
                <w:lang w:val="sk-SK"/>
              </w:rPr>
              <w:t>Moralność i profesjonalizm. Spór o pozycję etyk zawodowych</w:t>
            </w:r>
            <w:r w:rsidRPr="00D9315A">
              <w:rPr>
                <w:rFonts w:asciiTheme="minorHAnsi" w:hAnsiTheme="minorHAnsi"/>
                <w:b w:val="0"/>
                <w:szCs w:val="24"/>
                <w:lang w:val="sk-SK"/>
              </w:rPr>
              <w:t>. Red.: W. Galewicz. Wyd. UNIWERSITAS. Kraków 2010.</w:t>
            </w:r>
          </w:p>
          <w:p w14:paraId="5E69C21E" w14:textId="77777777" w:rsidR="001E7897" w:rsidRPr="009C54AE" w:rsidRDefault="001E7897" w:rsidP="00D9315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D9315A">
              <w:rPr>
                <w:rFonts w:asciiTheme="minorHAnsi" w:hAnsiTheme="minorHAnsi"/>
                <w:b w:val="0"/>
                <w:szCs w:val="24"/>
              </w:rPr>
              <w:t xml:space="preserve">Rusiecki M., </w:t>
            </w:r>
            <w:r w:rsidRPr="00D9315A">
              <w:rPr>
                <w:rFonts w:asciiTheme="minorHAnsi" w:hAnsiTheme="minorHAnsi"/>
                <w:b w:val="0"/>
                <w:i/>
                <w:szCs w:val="24"/>
              </w:rPr>
              <w:t>Karta odpowiedzialności i obowiązków nauczyciela</w:t>
            </w:r>
            <w:r w:rsidRPr="00D9315A">
              <w:rPr>
                <w:rFonts w:asciiTheme="minorHAnsi" w:hAnsiTheme="minorHAnsi"/>
                <w:b w:val="0"/>
                <w:szCs w:val="24"/>
              </w:rPr>
              <w:t>. Kielce 2004.</w:t>
            </w:r>
          </w:p>
        </w:tc>
      </w:tr>
    </w:tbl>
    <w:p w14:paraId="7A2207C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91CFB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2D95DC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5BF239" w14:textId="77777777" w:rsidR="009E059F" w:rsidRDefault="009E059F" w:rsidP="00C16ABF">
      <w:pPr>
        <w:spacing w:after="0" w:line="240" w:lineRule="auto"/>
      </w:pPr>
      <w:r>
        <w:separator/>
      </w:r>
    </w:p>
  </w:endnote>
  <w:endnote w:type="continuationSeparator" w:id="0">
    <w:p w14:paraId="3DD9E237" w14:textId="77777777" w:rsidR="009E059F" w:rsidRDefault="009E059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74F22" w14:textId="77777777" w:rsidR="009E059F" w:rsidRDefault="009E059F" w:rsidP="00C16ABF">
      <w:pPr>
        <w:spacing w:after="0" w:line="240" w:lineRule="auto"/>
      </w:pPr>
      <w:r>
        <w:separator/>
      </w:r>
    </w:p>
  </w:footnote>
  <w:footnote w:type="continuationSeparator" w:id="0">
    <w:p w14:paraId="1C773780" w14:textId="77777777" w:rsidR="009E059F" w:rsidRDefault="009E059F" w:rsidP="00C16ABF">
      <w:pPr>
        <w:spacing w:after="0" w:line="240" w:lineRule="auto"/>
      </w:pPr>
      <w:r>
        <w:continuationSeparator/>
      </w:r>
    </w:p>
  </w:footnote>
  <w:footnote w:id="1">
    <w:p w14:paraId="62B8C38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C5386"/>
    <w:multiLevelType w:val="hybridMultilevel"/>
    <w:tmpl w:val="1FEC17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C137B6"/>
    <w:multiLevelType w:val="hybridMultilevel"/>
    <w:tmpl w:val="692E7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AB56CE"/>
    <w:multiLevelType w:val="hybridMultilevel"/>
    <w:tmpl w:val="1BC6C9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5117D7"/>
    <w:multiLevelType w:val="hybridMultilevel"/>
    <w:tmpl w:val="95403A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9B70DF"/>
    <w:multiLevelType w:val="hybridMultilevel"/>
    <w:tmpl w:val="B0CE58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1330"/>
    <w:rsid w:val="00070ED6"/>
    <w:rsid w:val="000742DC"/>
    <w:rsid w:val="00084C12"/>
    <w:rsid w:val="0009462C"/>
    <w:rsid w:val="00094B12"/>
    <w:rsid w:val="00096C46"/>
    <w:rsid w:val="000A004F"/>
    <w:rsid w:val="000A296F"/>
    <w:rsid w:val="000A2A28"/>
    <w:rsid w:val="000A67FA"/>
    <w:rsid w:val="000B192D"/>
    <w:rsid w:val="000B28EE"/>
    <w:rsid w:val="000B3E37"/>
    <w:rsid w:val="000D04B0"/>
    <w:rsid w:val="000E6F1D"/>
    <w:rsid w:val="000F0066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863"/>
    <w:rsid w:val="001770C7"/>
    <w:rsid w:val="00192F37"/>
    <w:rsid w:val="00196C3F"/>
    <w:rsid w:val="001A70D2"/>
    <w:rsid w:val="001B7B9B"/>
    <w:rsid w:val="001D657B"/>
    <w:rsid w:val="001D7B54"/>
    <w:rsid w:val="001E0209"/>
    <w:rsid w:val="001E3B58"/>
    <w:rsid w:val="001E7897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69A7"/>
    <w:rsid w:val="002D3375"/>
    <w:rsid w:val="002D73D4"/>
    <w:rsid w:val="002F02A3"/>
    <w:rsid w:val="002F4ABE"/>
    <w:rsid w:val="002F6DC3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31A8"/>
    <w:rsid w:val="003A0A5B"/>
    <w:rsid w:val="003A1176"/>
    <w:rsid w:val="003B54AB"/>
    <w:rsid w:val="003C0BAE"/>
    <w:rsid w:val="003D18A9"/>
    <w:rsid w:val="003D6CE2"/>
    <w:rsid w:val="003E1941"/>
    <w:rsid w:val="003E2FE6"/>
    <w:rsid w:val="003E49D5"/>
    <w:rsid w:val="003F38C0"/>
    <w:rsid w:val="00401BCA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201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27DF"/>
    <w:rsid w:val="005F31D2"/>
    <w:rsid w:val="005F4349"/>
    <w:rsid w:val="00604BAE"/>
    <w:rsid w:val="0061029B"/>
    <w:rsid w:val="00617230"/>
    <w:rsid w:val="00621CE1"/>
    <w:rsid w:val="00627FC9"/>
    <w:rsid w:val="00647FA8"/>
    <w:rsid w:val="00650C5F"/>
    <w:rsid w:val="00652C7E"/>
    <w:rsid w:val="00654934"/>
    <w:rsid w:val="006620D9"/>
    <w:rsid w:val="00671958"/>
    <w:rsid w:val="00675843"/>
    <w:rsid w:val="0068342C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6AE8"/>
    <w:rsid w:val="00745302"/>
    <w:rsid w:val="007461D6"/>
    <w:rsid w:val="00746EC8"/>
    <w:rsid w:val="00763BF1"/>
    <w:rsid w:val="00766FD4"/>
    <w:rsid w:val="00771A91"/>
    <w:rsid w:val="0078168C"/>
    <w:rsid w:val="00787C2A"/>
    <w:rsid w:val="00790E27"/>
    <w:rsid w:val="007A4022"/>
    <w:rsid w:val="007A6E6E"/>
    <w:rsid w:val="007C3299"/>
    <w:rsid w:val="007C3BCC"/>
    <w:rsid w:val="007C4546"/>
    <w:rsid w:val="007C7969"/>
    <w:rsid w:val="007D6E56"/>
    <w:rsid w:val="007F1652"/>
    <w:rsid w:val="007F4155"/>
    <w:rsid w:val="00810A3C"/>
    <w:rsid w:val="00810C54"/>
    <w:rsid w:val="0081554D"/>
    <w:rsid w:val="0081707E"/>
    <w:rsid w:val="008322CE"/>
    <w:rsid w:val="008449B3"/>
    <w:rsid w:val="008560FF"/>
    <w:rsid w:val="0085747A"/>
    <w:rsid w:val="00884922"/>
    <w:rsid w:val="00885F64"/>
    <w:rsid w:val="008917F9"/>
    <w:rsid w:val="008961EF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36F5"/>
    <w:rsid w:val="00916188"/>
    <w:rsid w:val="00923D7D"/>
    <w:rsid w:val="00924A7F"/>
    <w:rsid w:val="009508DF"/>
    <w:rsid w:val="00950DAC"/>
    <w:rsid w:val="00954A07"/>
    <w:rsid w:val="00986FCE"/>
    <w:rsid w:val="00997F14"/>
    <w:rsid w:val="009A78D9"/>
    <w:rsid w:val="009B1950"/>
    <w:rsid w:val="009C1331"/>
    <w:rsid w:val="009C3E31"/>
    <w:rsid w:val="009C54AE"/>
    <w:rsid w:val="009C788E"/>
    <w:rsid w:val="009E059F"/>
    <w:rsid w:val="009E3B41"/>
    <w:rsid w:val="009E79F5"/>
    <w:rsid w:val="009F3C5C"/>
    <w:rsid w:val="009F4610"/>
    <w:rsid w:val="00A00ECC"/>
    <w:rsid w:val="00A12538"/>
    <w:rsid w:val="00A155EE"/>
    <w:rsid w:val="00A2245B"/>
    <w:rsid w:val="00A25D94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11C0"/>
    <w:rsid w:val="00A97DE1"/>
    <w:rsid w:val="00AB053C"/>
    <w:rsid w:val="00AD1146"/>
    <w:rsid w:val="00AD27D3"/>
    <w:rsid w:val="00AD36B4"/>
    <w:rsid w:val="00AD66D6"/>
    <w:rsid w:val="00AE1160"/>
    <w:rsid w:val="00AE203C"/>
    <w:rsid w:val="00AE2E74"/>
    <w:rsid w:val="00AE5FCB"/>
    <w:rsid w:val="00AF2C1E"/>
    <w:rsid w:val="00B06142"/>
    <w:rsid w:val="00B135B1"/>
    <w:rsid w:val="00B21BEB"/>
    <w:rsid w:val="00B3130B"/>
    <w:rsid w:val="00B40ADB"/>
    <w:rsid w:val="00B43B77"/>
    <w:rsid w:val="00B43E80"/>
    <w:rsid w:val="00B607DB"/>
    <w:rsid w:val="00B623E1"/>
    <w:rsid w:val="00B66529"/>
    <w:rsid w:val="00B75946"/>
    <w:rsid w:val="00B8056E"/>
    <w:rsid w:val="00B819C8"/>
    <w:rsid w:val="00B82308"/>
    <w:rsid w:val="00B844F7"/>
    <w:rsid w:val="00B90885"/>
    <w:rsid w:val="00B92F23"/>
    <w:rsid w:val="00BB520A"/>
    <w:rsid w:val="00BD3869"/>
    <w:rsid w:val="00BD66E9"/>
    <w:rsid w:val="00BD6FF4"/>
    <w:rsid w:val="00BE0CAB"/>
    <w:rsid w:val="00BF2C41"/>
    <w:rsid w:val="00C058B4"/>
    <w:rsid w:val="00C05F44"/>
    <w:rsid w:val="00C131B5"/>
    <w:rsid w:val="00C16ABF"/>
    <w:rsid w:val="00C170AE"/>
    <w:rsid w:val="00C22F08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4216"/>
    <w:rsid w:val="00CD6897"/>
    <w:rsid w:val="00CE4633"/>
    <w:rsid w:val="00CE5BAC"/>
    <w:rsid w:val="00CF25BE"/>
    <w:rsid w:val="00CF78ED"/>
    <w:rsid w:val="00D02B25"/>
    <w:rsid w:val="00D02EBA"/>
    <w:rsid w:val="00D17C3C"/>
    <w:rsid w:val="00D26B2C"/>
    <w:rsid w:val="00D352C9"/>
    <w:rsid w:val="00D4174D"/>
    <w:rsid w:val="00D425B2"/>
    <w:rsid w:val="00D428D6"/>
    <w:rsid w:val="00D552B2"/>
    <w:rsid w:val="00D608D1"/>
    <w:rsid w:val="00D629CF"/>
    <w:rsid w:val="00D74119"/>
    <w:rsid w:val="00D8075B"/>
    <w:rsid w:val="00D80D29"/>
    <w:rsid w:val="00D8678B"/>
    <w:rsid w:val="00D9315A"/>
    <w:rsid w:val="00D975F6"/>
    <w:rsid w:val="00DA2114"/>
    <w:rsid w:val="00DB7921"/>
    <w:rsid w:val="00DD7D63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1123"/>
    <w:rsid w:val="00E63348"/>
    <w:rsid w:val="00E77E88"/>
    <w:rsid w:val="00E8107D"/>
    <w:rsid w:val="00E8260C"/>
    <w:rsid w:val="00E960BB"/>
    <w:rsid w:val="00EA2074"/>
    <w:rsid w:val="00EA4832"/>
    <w:rsid w:val="00EA4E9D"/>
    <w:rsid w:val="00EB6E3D"/>
    <w:rsid w:val="00EC4899"/>
    <w:rsid w:val="00ED03AB"/>
    <w:rsid w:val="00ED32D2"/>
    <w:rsid w:val="00EE32DE"/>
    <w:rsid w:val="00EE5457"/>
    <w:rsid w:val="00F070AB"/>
    <w:rsid w:val="00F110F3"/>
    <w:rsid w:val="00F17567"/>
    <w:rsid w:val="00F27A7B"/>
    <w:rsid w:val="00F341AD"/>
    <w:rsid w:val="00F526AF"/>
    <w:rsid w:val="00F617C3"/>
    <w:rsid w:val="00F7066B"/>
    <w:rsid w:val="00F83B28"/>
    <w:rsid w:val="00FA46E5"/>
    <w:rsid w:val="00FB7DBA"/>
    <w:rsid w:val="00FC1C25"/>
    <w:rsid w:val="00FC22F7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B9973"/>
  <w15:docId w15:val="{174F7A5A-7694-4C32-B1D9-49B02788B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07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0DAF8-E040-481B-9E5D-B74FF8FF2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1068</Words>
  <Characters>6409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5</cp:revision>
  <cp:lastPrinted>2019-02-06T12:12:00Z</cp:lastPrinted>
  <dcterms:created xsi:type="dcterms:W3CDTF">2025-09-23T15:50:00Z</dcterms:created>
  <dcterms:modified xsi:type="dcterms:W3CDTF">2026-05-04T09:42:00Z</dcterms:modified>
</cp:coreProperties>
</file>